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77da" w14:paraId="15277da" w:rsidRDefault="00296C35" w:rsidP="00296C35" w:rsidR="00296C35">
      <w:pPr>
        <w:pStyle w:val="Zaglavlje"/>
        <w15:collapsed w:val="false"/>
      </w:pPr>
      <w:bookmarkStart w:name="_GoBack" w:id="0"/>
      <w:bookmarkEnd w:id="0"/>
    </w:p>
    <w:p w:rsidRDefault="00296C35" w:rsidP="00296C35" w:rsidR="00296C3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296C35" w:rsidP="00296C35" w:rsidR="00296C3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296C35" w:rsidP="00296C35" w:rsidR="00296C35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296C35" w:rsidP="00296C35" w:rsidR="00296C35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296C35" w:rsidP="00296C35" w:rsidR="00296C35">
      <w:pPr>
        <w:pStyle w:val="Zaglavlje"/>
        <w:jc w:val="left"/>
      </w:pPr>
    </w:p>
    <w:p w:rsidRDefault="00296C35" w:rsidP="00296C35" w:rsidR="00296C35">
      <w:pPr>
        <w:pStyle w:val="Zaglavlje"/>
        <w:jc w:val="center"/>
      </w:pPr>
      <w:r>
        <w:t>Z A K LJ U Č A K</w:t>
      </w:r>
    </w:p>
    <w:p w:rsidRDefault="00296C35" w:rsidP="00296C35" w:rsidR="00296C35">
      <w:pPr>
        <w:spacing w:lineRule="auto" w:line="240" w:after="0"/>
      </w:pPr>
    </w:p>
    <w:p w:rsidRDefault="00296C35" w:rsidP="00296C35" w:rsidR="00296C35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>JER-NEY PROJECT j.d.o.o., OIB: 26942397862 sa sjedištem Travnik 15, Čakovec</w:t>
      </w:r>
      <w:r>
        <w:t xml:space="preserve">, dana </w:t>
      </w:r>
      <w:r>
        <w:t>6</w:t>
      </w:r>
      <w:r>
        <w:t xml:space="preserve">. prosinca 2016.               </w:t>
      </w:r>
    </w:p>
    <w:p w:rsidRDefault="00296C35" w:rsidP="00296C35" w:rsidR="00296C35">
      <w:pPr>
        <w:spacing w:lineRule="auto" w:line="240" w:after="0"/>
      </w:pPr>
    </w:p>
    <w:p w:rsidRDefault="00296C35" w:rsidP="00296C35" w:rsidR="00296C35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296C35" w:rsidP="00296C35" w:rsidR="00296C35">
      <w:pPr>
        <w:spacing w:lineRule="auto" w:line="240" w:after="0"/>
        <w:jc w:val="center"/>
      </w:pPr>
    </w:p>
    <w:p w:rsidRDefault="00296C35" w:rsidP="00296C35" w:rsidR="00296C35">
      <w:pPr>
        <w:spacing w:lineRule="auto" w:line="240" w:after="0"/>
        <w:jc w:val="center"/>
      </w:pPr>
    </w:p>
    <w:p w:rsidRDefault="00296C35" w:rsidP="00296C35" w:rsidR="00296C35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1B2B16">
        <w:t>JER-NEY PROJECT j.d.o.o., OIB: 26942397862 sa sjedištem Travnik 15, Čakovec</w:t>
      </w:r>
      <w:r w:rsidR="001B2B16">
        <w:t xml:space="preserve">, </w:t>
      </w:r>
      <w:proofErr w:type="spellStart"/>
      <w:r w:rsidR="001B2B16">
        <w:t>Jernej</w:t>
      </w:r>
      <w:r w:rsidR="000A7FDA">
        <w:t>u</w:t>
      </w:r>
      <w:proofErr w:type="spellEnd"/>
      <w:r w:rsidR="001B2B16">
        <w:t xml:space="preserve"> </w:t>
      </w:r>
      <w:proofErr w:type="spellStart"/>
      <w:r w:rsidR="001B2B16">
        <w:t>Haček</w:t>
      </w:r>
      <w:proofErr w:type="spellEnd"/>
      <w:r w:rsidR="001B2B16">
        <w:t>, Čakovec, Travnik 15, OIB: 05481797263,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296C35" w:rsidP="00296C35" w:rsidR="00296C35">
      <w:pPr>
        <w:spacing w:lineRule="auto" w:line="240" w:after="0"/>
        <w:jc w:val="both"/>
      </w:pPr>
    </w:p>
    <w:p w:rsidRDefault="00296C35" w:rsidP="00296C35" w:rsidR="00296C35">
      <w:pPr>
        <w:spacing w:lineRule="auto" w:line="240" w:after="0"/>
        <w:jc w:val="both"/>
      </w:pPr>
      <w:r>
        <w:t>1. nekretnina i pokretnina dužnika</w:t>
      </w:r>
    </w:p>
    <w:p w:rsidRDefault="00296C35" w:rsidP="00296C35" w:rsidR="00296C35">
      <w:pPr>
        <w:spacing w:lineRule="auto" w:line="240" w:after="0"/>
        <w:jc w:val="both"/>
      </w:pPr>
      <w:r>
        <w:t>2. imovinskih prava dužnika na tuđim stvarima</w:t>
      </w:r>
    </w:p>
    <w:p w:rsidRDefault="00296C35" w:rsidP="00296C35" w:rsidR="00296C35">
      <w:pPr>
        <w:spacing w:lineRule="auto" w:line="240" w:after="0"/>
        <w:jc w:val="both"/>
      </w:pPr>
      <w:r>
        <w:t>3. novčanih i nenovčanih tražbina dužnika</w:t>
      </w:r>
    </w:p>
    <w:p w:rsidRDefault="00296C35" w:rsidP="00296C35" w:rsidR="00296C35">
      <w:pPr>
        <w:spacing w:lineRule="auto" w:line="240" w:after="0"/>
        <w:jc w:val="both"/>
      </w:pPr>
      <w:r>
        <w:t>4. drugih prava koja čine imovinu dužnika</w:t>
      </w:r>
    </w:p>
    <w:p w:rsidRDefault="00296C35" w:rsidP="00296C35" w:rsidR="00296C35">
      <w:pPr>
        <w:spacing w:lineRule="auto" w:line="240" w:after="0"/>
        <w:jc w:val="both"/>
      </w:pPr>
      <w:r>
        <w:t>5. novčanih sredstava na računima</w:t>
      </w:r>
    </w:p>
    <w:p w:rsidRDefault="00296C35" w:rsidP="00296C35" w:rsidR="00296C35">
      <w:pPr>
        <w:spacing w:lineRule="auto" w:line="240" w:after="0"/>
        <w:jc w:val="both"/>
      </w:pPr>
      <w:r>
        <w:t>6. druge imovine dužnika</w:t>
      </w:r>
    </w:p>
    <w:p w:rsidRDefault="00296C35" w:rsidP="00296C35" w:rsidR="00296C35">
      <w:pPr>
        <w:spacing w:lineRule="auto" w:line="240" w:after="0"/>
        <w:jc w:val="both"/>
      </w:pPr>
      <w:r>
        <w:t>7. obveza dužnika unesenih u njegove poslovne knjige</w:t>
      </w:r>
    </w:p>
    <w:p w:rsidRDefault="00296C35" w:rsidP="00296C35" w:rsidR="00296C35">
      <w:pPr>
        <w:spacing w:lineRule="auto" w:line="240" w:after="0"/>
        <w:jc w:val="both"/>
      </w:pPr>
      <w:r>
        <w:t>8. drugih novčanih i nenovčanih obveza dužnika</w:t>
      </w:r>
    </w:p>
    <w:p w:rsidRDefault="00296C35" w:rsidP="00296C35" w:rsidR="00296C35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296C35" w:rsidP="00296C35" w:rsidR="00296C35">
      <w:pPr>
        <w:spacing w:lineRule="auto" w:line="240" w:after="0"/>
        <w:jc w:val="both"/>
      </w:pPr>
      <w:r>
        <w:t>10. izlučnih prava</w:t>
      </w:r>
    </w:p>
    <w:p w:rsidRDefault="00296C35" w:rsidP="00296C35" w:rsidR="00296C35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296C35" w:rsidP="00296C35" w:rsidR="00296C35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296C35" w:rsidP="00296C35" w:rsidR="00296C35">
      <w:pPr>
        <w:spacing w:lineRule="auto" w:line="240" w:after="0"/>
        <w:jc w:val="both"/>
      </w:pPr>
    </w:p>
    <w:p w:rsidRDefault="00296C35" w:rsidP="00296C35" w:rsidR="00296C35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 xml:space="preserve">Dužnik mora u popisu imovine i obveza iz stavka 1. izreke ovoga zaključka  navesti podatke o pravnoj i činjeničnoj osnovi u odnosu na svaki dio imovine i obveza, te o </w:t>
      </w:r>
      <w:r>
        <w:lastRenderedPageBreak/>
        <w:t>dokazima, osobito ispravama, kojima se oni mogu potkrijepiti i potvrditi da su navedeni podaci točni i potpuni i da ništa od imovine i obveza nije zatajeno.</w:t>
      </w:r>
    </w:p>
    <w:p w:rsidRDefault="00296C35" w:rsidP="00296C35" w:rsidR="00296C35">
      <w:pPr>
        <w:spacing w:lineRule="auto" w:line="240" w:after="0"/>
        <w:jc w:val="both"/>
      </w:pPr>
    </w:p>
    <w:p w:rsidRDefault="00296C35" w:rsidP="00296C35" w:rsidR="00296C35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296C35" w:rsidP="00296C35" w:rsidR="00296C35">
      <w:pPr>
        <w:pStyle w:val="Odlomakpopisa"/>
        <w:spacing w:lineRule="auto" w:line="240" w:after="0"/>
      </w:pPr>
    </w:p>
    <w:p w:rsidRDefault="00296C35" w:rsidP="00296C35" w:rsidR="00296C35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296C35" w:rsidP="00296C35" w:rsidR="00296C35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96C35" w:rsidP="00296C35" w:rsidR="00296C35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296C35" w:rsidP="00296C35" w:rsidR="00296C35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</w:t>
      </w:r>
      <w:r w:rsidR="00332714">
        <w:t>24</w:t>
      </w:r>
      <w:r>
        <w:t xml:space="preserve">. </w:t>
      </w:r>
      <w:r w:rsidR="00332714">
        <w:t>listopada</w:t>
      </w:r>
      <w:r>
        <w:t xml:space="preserve"> 201</w:t>
      </w:r>
      <w:r w:rsidR="00332714">
        <w:t>6</w:t>
      </w:r>
      <w:r>
        <w:t>. u Očevidniku redoslijeda osnova za plaćanje ima evidentirane neizvršene osnove za plaćanje u ukupnom iznosu od 3</w:t>
      </w:r>
      <w:r w:rsidR="00C10AE3">
        <w:t>1</w:t>
      </w:r>
      <w:r>
        <w:t>.</w:t>
      </w:r>
      <w:r w:rsidR="00C10AE3">
        <w:t>272</w:t>
      </w:r>
      <w:r>
        <w:t>,8</w:t>
      </w:r>
      <w:r w:rsidR="00C10AE3">
        <w:t>8</w:t>
      </w:r>
      <w:r>
        <w:t xml:space="preserve"> kn te da dužnik ima 1 zaposlenog.</w:t>
      </w:r>
    </w:p>
    <w:p w:rsidRDefault="00296C35" w:rsidP="00296C35" w:rsidR="00296C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96C35" w:rsidP="00296C35" w:rsidR="00296C35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296C35" w:rsidP="00296C35" w:rsidR="00296C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296C35" w:rsidP="00296C35" w:rsidR="00296C35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0</w:t>
      </w:r>
      <w:r w:rsidR="000A7FDA">
        <w:rPr>
          <w:rFonts w:eastAsia="Times New Roman"/>
          <w:lang w:eastAsia="hr-HR"/>
        </w:rPr>
        <w:t>6</w:t>
      </w:r>
      <w:r>
        <w:rPr>
          <w:rFonts w:eastAsia="Times New Roman"/>
          <w:lang w:eastAsia="hr-HR"/>
        </w:rPr>
        <w:t>. prosinca 2016.</w:t>
      </w:r>
    </w:p>
    <w:p w:rsidRDefault="00296C35" w:rsidP="00296C35" w:rsidR="00296C35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96C35" w:rsidP="00296C35" w:rsidR="00296C35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296C35" w:rsidP="00296C35" w:rsidR="00296C3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296C35" w:rsidR="00296C35">
        <w:trPr>
          <w:trHeight w:val="2009"/>
        </w:trPr>
        <w:tc>
          <w:tcPr>
            <w:tcW w:type="dxa" w:w="4928"/>
          </w:tcPr>
          <w:p w:rsidRDefault="00296C35" w:rsidR="00296C35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296C35" w:rsidR="00296C3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296C35" w:rsidR="00296C35">
            <w:pPr>
              <w:jc w:val="center"/>
              <w:rPr>
                <w:lang w:eastAsia="hr-HR"/>
              </w:rPr>
            </w:pPr>
          </w:p>
          <w:p w:rsidRDefault="00296C35" w:rsidR="00296C3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296C35" w:rsidR="00296C35">
            <w:pPr>
              <w:jc w:val="center"/>
              <w:rPr>
                <w:lang w:eastAsia="hr-HR"/>
              </w:rPr>
            </w:pPr>
          </w:p>
          <w:p w:rsidRDefault="00296C35" w:rsidR="00296C35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296C35" w:rsidP="00296C35" w:rsidR="00296C3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296C35" w:rsidP="00296C35" w:rsidR="00296C3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296C35" w:rsidP="00296C35" w:rsidR="00296C35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296C35" w:rsidP="00296C35" w:rsidR="00296C35">
      <w:pPr>
        <w:spacing w:lineRule="auto" w:line="240" w:after="0"/>
        <w:jc w:val="both"/>
      </w:pPr>
      <w:r>
        <w:t>UPUTA O PRAVNOM LIJEKU :</w:t>
      </w:r>
    </w:p>
    <w:p w:rsidRDefault="00296C35" w:rsidP="00296C35" w:rsidR="00296C35">
      <w:pPr>
        <w:spacing w:lineRule="auto" w:line="240" w:after="0"/>
        <w:jc w:val="both"/>
      </w:pPr>
      <w:r>
        <w:t>Protiv ovoga zaključka žalba nije dopuštena (čl. 19. st. 7. SZ-a).</w:t>
      </w:r>
    </w:p>
    <w:p w:rsidRDefault="00296C35" w:rsidP="00296C35" w:rsidR="00296C35">
      <w:pPr>
        <w:spacing w:lineRule="auto" w:line="240" w:after="0"/>
        <w:jc w:val="both"/>
      </w:pPr>
    </w:p>
    <w:p w:rsidRDefault="00296C35" w:rsidP="00296C35" w:rsidR="00296C35">
      <w:pPr>
        <w:spacing w:lineRule="auto" w:line="240" w:after="0"/>
        <w:jc w:val="both"/>
      </w:pPr>
      <w:r>
        <w:t>DNA:</w:t>
      </w:r>
    </w:p>
    <w:p w:rsidRDefault="00296C35" w:rsidP="00296C35" w:rsidR="00296C35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proofErr w:type="spellStart"/>
      <w:r w:rsidR="000A7FDA">
        <w:t>Jernej</w:t>
      </w:r>
      <w:proofErr w:type="spellEnd"/>
      <w:r w:rsidR="000A7FDA">
        <w:t xml:space="preserve"> </w:t>
      </w:r>
      <w:proofErr w:type="spellStart"/>
      <w:r w:rsidR="000A7FDA">
        <w:t>Haček</w:t>
      </w:r>
      <w:proofErr w:type="spellEnd"/>
      <w:r w:rsidR="000A7FDA">
        <w:t>, Čakovec, Travnik 15</w:t>
      </w:r>
    </w:p>
    <w:p w:rsidRDefault="00296C35" w:rsidP="00296C35" w:rsidR="00296C35">
      <w:pPr>
        <w:spacing w:lineRule="auto" w:line="240" w:after="0"/>
        <w:jc w:val="both"/>
      </w:pPr>
      <w:r>
        <w:t>2. e-Oglasna ploča suda</w:t>
      </w:r>
    </w:p>
    <w:p w:rsidRDefault="00296C35" w:rsidP="00296C35" w:rsidR="00296C35">
      <w:pPr>
        <w:spacing w:lineRule="auto" w:line="240" w:after="0"/>
        <w:jc w:val="both"/>
      </w:pPr>
    </w:p>
    <w:p w:rsidRDefault="00296C35" w:rsidP="00296C35" w:rsidR="00296C35"/>
    <w:p w:rsidRDefault="00DA0242" w:rsidP="00296C35" w:rsidR="00DA0242" w:rsidRPr="00296C35"/>
    <w:sectPr w:rsidSect="0032366B" w:rsidR="00DA0242" w:rsidRPr="00296C3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C35" w:rsidR="008333A9">
    <w:pPr>
      <w:pStyle w:val="Zaglavlje"/>
    </w:pPr>
    <w:r>
      <w:rPr>
        <w:rStyle w:val="PozadinaSvijetloCrvena"/>
        <w:shd w:fill="auto" w:color="auto" w:val="clear"/>
      </w:rPr>
      <w:t>Poslovni broj: 4 St-1087/16-3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A7FDA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2B16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6C35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714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AE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2FB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96C35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96C35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837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St-1087/2016-3</izvorni_sadrzaj>
    <derivirana_varijabla naziv="DomainObject.Oznaka_1">St-1087/2016-3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St-1087/2016</izvorni_sadrzaj>
    <derivirana_varijabla naziv="DomainObject.Predmet.OznakaBroj_1">St-1087/2016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Jer-ney Project jednostavno društvo s ograničenom odgovornošću za reklamu i propagandu</izvorni_sadrzaj>
    <derivirana_varijabla naziv="DomainObject.Predmet.ProtustrankaFormated_1">  Jer-ney Project jednostavno društvo s ograničenom odgovornošću za reklamu i propagandu</derivirana_varijabla>
  </DomainObject.Predmet.ProtustrankaFormated>
  <DomainObject.Predmet.ProtustrankaFormatedOIB>
    <izvorni_sadrzaj>  Jer-ney Project jednostavno društvo s ograničenom odgovornošću za reklamu i propagandu, OIB 26942397862</izvorni_sadrzaj>
    <derivirana_varijabla naziv="DomainObject.Predmet.ProtustrankaFormatedOIB_1">  Jer-ney Project jednostavno društvo s ograničenom odgovornošću za reklamu i propagandu, OIB 26942397862</derivirana_varijabla>
  </DomainObject.Predmet.ProtustrankaFormatedOIB>
  <DomainObject.Predmet.ProtustrankaFormatedWithAdress>
    <izvorni_sadrzaj> Jer-ney Project jednostavno društvo s ograničenom odgovornošću za reklamu i propagandu, Travnik 15, 40000 Čakovec</izvorni_sadrzaj>
    <derivirana_varijabla naziv="DomainObject.Predmet.ProtustrankaFormatedWithAdress_1"> Jer-ney Project jednostavno društvo s ograničenom odgovornošću za reklamu i propagandu, Travnik 15, 40000 Čakovec</derivirana_varijabla>
  </DomainObject.Predmet.ProtustrankaFormatedWithAdress>
  <DomainObject.Predmet.ProtustrankaFormatedWithAdressOIB>
    <izvorni_sadrzaj> Jer-ney Project jednostavno društvo s ograničenom odgovornošću za reklamu i propagandu, OIB 26942397862, Travnik 15, 40000 Čakovec</izvorni_sadrzaj>
    <derivirana_varijabla naziv="DomainObject.Predmet.ProtustrankaFormatedWithAdressOIB_1"> Jer-ney Project jednostavno društvo s ograničenom odgovornošću za reklamu i propagandu, OIB 26942397862, Travnik 15, 40000 Čakovec</derivirana_varijabla>
  </DomainObject.Predmet.ProtustrankaFormatedWithAdressOIB>
  <DomainObject.Predmet.ProtustrankaWithAdress>
    <izvorni_sadrzaj>Jer-ney Project jednostavno društvo s ograničenom odgovornošću za reklamu i propagandu Travnik 15, 40000 Čakovec</izvorni_sadrzaj>
    <derivirana_varijabla naziv="DomainObject.Predmet.ProtustrankaWithAdress_1">Jer-ney Project jednostavno društvo s ograničenom odgovornošću za reklamu i propagandu Travnik 15, 40000 Čakovec</derivirana_varijabla>
  </DomainObject.Predmet.ProtustrankaWithAdress>
  <DomainObject.Predmet.ProtustrankaWithAdressOIB>
    <izvorni_sadrzaj>Jer-ney Project jednostavno društvo s ograničenom odgovornošću za reklamu i propagandu, OIB 26942397862, Travnik 15, 40000 Čakovec</izvorni_sadrzaj>
    <derivirana_varijabla naziv="DomainObject.Predmet.ProtustrankaWithAdressOIB_1">Jer-ney Project jednostavno društvo s ograničenom odgovornošću za reklamu i propagandu, OIB 26942397862, Travnik 15, 40000 Čakovec</derivirana_varijabla>
  </DomainObject.Predmet.ProtustrankaWithAdressOIB>
  <DomainObject.Predmet.ProtustrankaNazivFormated>
    <izvorni_sadrzaj>Jer-ney Project jednostavno društvo s ograničenom odgovornošću za reklamu i propagandu</izvorni_sadrzaj>
    <derivirana_varijabla naziv="DomainObject.Predmet.ProtustrankaNazivFormated_1">Jer-ney Project jednostavno društvo s ograničenom odgovornošću za reklamu i propagandu</derivirana_varijabla>
  </DomainObject.Predmet.ProtustrankaNazivFormated>
  <DomainObject.Predmet.ProtustrankaNazivFormatedOIB>
    <izvorni_sadrzaj>Jer-ney Project jednostavno društvo s ograničenom odgovornošću za reklamu i propagandu, OIB 26942397862</izvorni_sadrzaj>
    <derivirana_varijabla naziv="DomainObject.Predmet.ProtustrankaNazivFormatedOIB_1">Jer-ney Project jednostavno društvo s ograničenom odgovornošću za reklamu i propagandu, OIB 26942397862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31272.88</izvorni_sadrzaj>
    <derivirana_varijabla naziv="DomainObject.Predmet.TrenutnaVrijednost_1">31272.88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Jer-ney Project jednostavno društvo s ograničenom odgovornošću za reklamu i propagandu</item>
    </izvorni_sadrzaj>
    <derivirana_varijabla naziv="DomainObject.Predmet.ProtuStrankaListFormated_1">
      <item>Jer-ney Project jednostavno društvo s ograničenom odgovornošću za reklamu i propagandu</item>
    </derivirana_varijabla>
  </DomainObject.Predmet.ProtuStrankaListFormated>
  <DomainObject.Predmet.ProtuStrankaListFormatedOIB>
    <izvorni_sadrzaj>
      <item>Jer-ney Project jednostavno društvo s ograničenom odgovornošću za reklamu i propagandu, OIB 26942397862</item>
    </izvorni_sadrzaj>
    <derivirana_varijabla naziv="DomainObject.Predmet.ProtuStrankaListFormatedOIB_1">
      <item>Jer-ney Project jednostavno društvo s ograničenom odgovornošću za reklamu i propagandu, OIB 26942397862</item>
    </derivirana_varijabla>
  </DomainObject.Predmet.ProtuStrankaListFormatedOIB>
  <DomainObject.Predmet.ProtuStrankaListFormatedWithAdress>
    <izvorni_sadrzaj>
      <item>Jer-ney Project jednostavno društvo s ograničenom odgovornošću za reklamu i propagandu, Travnik 15, 40000 Čakovec</item>
    </izvorni_sadrzaj>
    <derivirana_varijabla naziv="DomainObject.Predmet.ProtuStrankaListFormatedWithAdress_1">
      <item>Jer-ney Project jednostavno društvo s ograničenom odgovornošću za reklamu i propagandu, Travnik 15, 40000 Čakovec</item>
    </derivirana_varijabla>
  </DomainObject.Predmet.ProtuStrankaListFormatedWithAdress>
  <DomainObject.Predmet.ProtuStrankaListFormatedWithAdressOIB>
    <izvorni_sadrzaj>
      <item>Jer-ney Project jednostavno društvo s ograničenom odgovornošću za reklamu i propagandu, OIB 26942397862, Travnik 15, 40000 Čakovec</item>
    </izvorni_sadrzaj>
    <derivirana_varijabla naziv="DomainObject.Predmet.ProtuStrankaListFormatedWithAdressOIB_1">
      <item>Jer-ney Project jednostavno društvo s ograničenom odgovornošću za reklamu i propagandu, OIB 26942397862, Travnik 15, 40000 Čakovec</item>
    </derivirana_varijabla>
  </DomainObject.Predmet.ProtuStrankaListFormatedWithAdressOIB>
  <DomainObject.Predmet.ProtuStrankaListNazivFormated>
    <izvorni_sadrzaj>
      <item>Jer-ney Project jednostavno društvo s ograničenom odgovornošću za reklamu i propagandu</item>
    </izvorni_sadrzaj>
    <derivirana_varijabla naziv="DomainObject.Predmet.ProtuStrankaListNazivFormated_1">
      <item>Jer-ney Project jednostavno društvo s ograničenom odgovornošću za reklamu i propagandu</item>
    </derivirana_varijabla>
  </DomainObject.Predmet.ProtuStrankaListNazivFormated>
  <DomainObject.Predmet.ProtuStrankaListNazivFormatedOIB>
    <izvorni_sadrzaj>
      <item>Jer-ney Project jednostavno društvo s ograničenom odgovornošću za reklamu i propagandu, OIB 26942397862</item>
    </izvorni_sadrzaj>
    <derivirana_varijabla naziv="DomainObject.Predmet.ProtuStrankaListNazivFormatedOIB_1">
      <item>Jer-ney Project jednostavno društvo s ograničenom odgovornošću za reklamu i propagandu, OIB 26942397862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>St-1087/2016-3</izvorni_sadrzaj>
    <derivirana_varijabla naziv="DomainObject.PoslovniBrojDokumenta_1">St-1087/2016-3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Jer-ney Project jednostavno društvo s ograničenom odgovornošću za reklamu i propagandu</izvorni_sadrzaj>
    <derivirana_varijabla naziv="DomainObject.Predmet.ProtustrankaIDrugi_1">Jer-ney Project jednostavno društvo s ograničenom odgovornošću za reklamu i propagandu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Jer-ney Project jednostavno društvo s ograničenom odgovornošću za reklamu i propagandu, OIB 26942397862, Travnik 15, 40000 Čakovec</izvorni_sadrzaj>
    <derivirana_varijabla naziv="DomainObject.Predmet.ProtustrankaIDrugiAdressOIB_1">Jer-ney Project jednostavno društvo s ograničenom odgovornošću za reklamu i propagandu, OIB 26942397862, Travnik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Jer-ney Project jednostavno društvo s ograničenom odgovornošću za reklamu i propagandu</item>
      <item>Sudski registar</item>
      <item>e-oglasna ploča</item>
    </izvorni_sadrzaj>
    <derivirana_varijabla naziv="DomainObject.Predmet.SudioniciListNaziv_1">
      <item>Financijska agencija</item>
      <item>Jer-ney Project jednostavno društvo s ograničenom odgovornošću za reklamu i propagandu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Jer-ney Project jednostavno društvo s ograničenom odgovornošću za reklamu i propagandu, OIB 26942397862, Travnik 15,40000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Jer-ney Project jednostavno društvo s ograničenom odgovornošću za reklamu i propagandu, OIB 26942397862, Travnik 15,40000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8D6376-9F9E-42D7-951E-A5814F9B72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2209</properties:Characters>
  <properties:Lines>76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2016-12-06T12:54:00Z</cp:lastPrinted>
  <dcterms:modified xmlns:xsi="http://www.w3.org/2001/XMLSchema-instance" xsi:type="dcterms:W3CDTF">2016-12-06T12:54:00Z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St-1087/2016-3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