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d582" w14:paraId="a7bd58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611CF">
        <w:t>3251</w:t>
      </w:r>
      <w:r w:rsidR="002F1438">
        <w:t>/1</w:t>
      </w:r>
      <w:r w:rsidR="000A7F45">
        <w:t>6-</w:t>
      </w:r>
      <w:r w:rsidR="009204D0">
        <w:t>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7B0A02">
        <w:t>ENID d.o.o., Zagreb, Stenjevčica 1, OIB 61290445873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EB11C0">
        <w:t xml:space="preserve">rasprave o pretpostavkama za otvaranje stečajnog postupka </w:t>
      </w:r>
      <w:r>
        <w:t xml:space="preserve">određeno za dan </w:t>
      </w:r>
      <w:r w:rsidR="002F1438">
        <w:t>31. kolovoza</w:t>
      </w:r>
      <w:r>
        <w:t xml:space="preserve"> 2017. godine</w:t>
      </w:r>
      <w:r w:rsidR="002F1438">
        <w:t xml:space="preserve"> u </w:t>
      </w:r>
      <w:r w:rsidR="00EB11C0">
        <w:t>1</w:t>
      </w:r>
      <w:r w:rsidR="00080434">
        <w:t>2</w:t>
      </w:r>
      <w:r w:rsidR="002F1438">
        <w:t>,</w:t>
      </w:r>
      <w:r w:rsidR="00080434">
        <w:t>3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  <w:r w:rsidR="00270AC9">
        <w:t xml:space="preserve"> po punomoćniku</w:t>
      </w:r>
    </w:p>
    <w:p w:rsidRDefault="002F1438" w:rsidP="00A422FE" w:rsidR="002F1438">
      <w:r>
        <w:t>2. Zakonski zastupnik dužnika</w:t>
      </w:r>
      <w:r w:rsidR="00270AC9">
        <w:t xml:space="preserve"> po punomoćniku</w:t>
      </w:r>
    </w:p>
    <w:p w:rsidRDefault="004E4C54" w:rsidP="0085757B" w:rsidR="0085757B" w:rsidRPr="0053264E">
      <w:r>
        <w:t xml:space="preserve">3.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A0B" w:rsidR="00724A0B">
      <w:r>
        <w:separator/>
      </w:r>
    </w:p>
  </w:endnote>
  <w:endnote w:id="0" w:type="continuationSeparator">
    <w:p w:rsidRDefault="00724A0B" w:rsidR="00724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A0B" w:rsidR="00724A0B">
      <w:r>
        <w:separator/>
      </w:r>
    </w:p>
  </w:footnote>
  <w:footnote w:id="0" w:type="continuationSeparator">
    <w:p w:rsidRDefault="00724A0B" w:rsidR="00724A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2045"/>
    <w:rsid w:val="001F05D9"/>
    <w:rsid w:val="00206D22"/>
    <w:rsid w:val="00217CDB"/>
    <w:rsid w:val="002454B3"/>
    <w:rsid w:val="00270AC9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43119"/>
    <w:rsid w:val="00361012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11E4A"/>
    <w:rsid w:val="00523BA1"/>
    <w:rsid w:val="0053264E"/>
    <w:rsid w:val="00582442"/>
    <w:rsid w:val="00586283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24A0B"/>
    <w:rsid w:val="00741F56"/>
    <w:rsid w:val="007429CF"/>
    <w:rsid w:val="00745BD4"/>
    <w:rsid w:val="00756733"/>
    <w:rsid w:val="00757A14"/>
    <w:rsid w:val="007668DE"/>
    <w:rsid w:val="007878E8"/>
    <w:rsid w:val="007A17B9"/>
    <w:rsid w:val="007B051E"/>
    <w:rsid w:val="007B0A02"/>
    <w:rsid w:val="007B1DD3"/>
    <w:rsid w:val="007D5D16"/>
    <w:rsid w:val="007E040C"/>
    <w:rsid w:val="00811FD6"/>
    <w:rsid w:val="00851346"/>
    <w:rsid w:val="0085757B"/>
    <w:rsid w:val="008611CF"/>
    <w:rsid w:val="00874E6C"/>
    <w:rsid w:val="008944C9"/>
    <w:rsid w:val="008C33DF"/>
    <w:rsid w:val="008D3D0F"/>
    <w:rsid w:val="009204D0"/>
    <w:rsid w:val="00941993"/>
    <w:rsid w:val="0094791B"/>
    <w:rsid w:val="009A0E71"/>
    <w:rsid w:val="009A665E"/>
    <w:rsid w:val="009C506D"/>
    <w:rsid w:val="009C5BC5"/>
    <w:rsid w:val="009E0FFF"/>
    <w:rsid w:val="009F5E9F"/>
    <w:rsid w:val="00A058DD"/>
    <w:rsid w:val="00A422FE"/>
    <w:rsid w:val="00A51F97"/>
    <w:rsid w:val="00A675FB"/>
    <w:rsid w:val="00AD17CD"/>
    <w:rsid w:val="00AD21EC"/>
    <w:rsid w:val="00AE2532"/>
    <w:rsid w:val="00AF7785"/>
    <w:rsid w:val="00B1068D"/>
    <w:rsid w:val="00B1314F"/>
    <w:rsid w:val="00BA257E"/>
    <w:rsid w:val="00BE3247"/>
    <w:rsid w:val="00BF6F39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DF1DF7"/>
    <w:rsid w:val="00E21D5B"/>
    <w:rsid w:val="00E406C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St-3251/2016-15</izvorni_sadrzaj>
    <derivirana_varijabla naziv="DomainObject.Oznaka_1">St-3251/2016-15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3251</izvorni_sadrzaj>
    <derivirana_varijabla naziv="DomainObject.Predmet.Broj_1">3251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St-3251/2016</izvorni_sadrzaj>
    <derivirana_varijabla naziv="DomainObject.Predmet.OznakaBroj_1">St-3251/2016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ENID d.o.o. zastupanog po punomoćniku Srećko Juratić; Filip Šimac</izvorni_sadrzaj>
    <derivirana_varijabla naziv="DomainObject.Predmet.ProtustrankaFormated_1">  ENID d.o.o. zastupanog po punomoćniku Srećko Juratić; Filip Šimac</derivirana_varijabla>
  </DomainObject.Predmet.ProtustrankaFormated>
  <DomainObject.Predmet.ProtustrankaFormatedOIB>
    <izvorni_sadrzaj>  ENID d.o.o., OIB 61290445873 zastupanog po punomoćniku Srećko Juratić; Filip Šimac</izvorni_sadrzaj>
    <derivirana_varijabla naziv="DomainObject.Predmet.ProtustrankaFormatedOIB_1">  ENID d.o.o., OIB 61290445873 zastupanog po punomoćniku Srećko Juratić; Filip Šimac</derivirana_varijabla>
  </DomainObject.Predmet.ProtustrankaFormatedOIB>
  <DomainObject.Predmet.ProtustrankaFormatedWithAdress>
    <izvorni_sadrzaj> ENID d.o.o., Stenjevčica 1, 10000 Zagreb zastupanog po punomoćniku Srećko Juratić; Filip Šimac</izvorni_sadrzaj>
    <derivirana_varijabla naziv="DomainObject.Predmet.ProtustrankaFormatedWithAdress_1"> ENID d.o.o., Stenjevčica 1, 10000 Zagreb zastupanog po punomoćniku Srećko Juratić; Filip Šimac</derivirana_varijabla>
  </DomainObject.Predmet.ProtustrankaFormatedWithAdress>
  <DomainObject.Predmet.ProtustrankaFormatedWithAdressOIB>
    <izvorni_sadrzaj> ENID d.o.o., OIB 61290445873, Stenjevčica 1, 10000 Zagreb zastupanog po punomoćniku Srećko Juratić; Filip Šimac</izvorni_sadrzaj>
    <derivirana_varijabla naziv="DomainObject.Predmet.ProtustrankaFormatedWithAdressOIB_1"> ENID d.o.o., OIB 61290445873, Stenjevčica 1, 10000 Zagreb zastupanog po punomoćniku Srećko Juratić; Filip Šimac</derivirana_varijabla>
  </DomainObject.Predmet.ProtustrankaFormatedWithAdressOIB>
  <DomainObject.Predmet.ProtustrankaWithAdress>
    <izvorni_sadrzaj>ENID d.o.o. Stenjevčica 1, 10000 Zagreb</izvorni_sadrzaj>
    <derivirana_varijabla naziv="DomainObject.Predmet.ProtustrankaWithAdress_1">ENID d.o.o. Stenjevčica 1, 10000 Zagreb</derivirana_varijabla>
  </DomainObject.Predmet.ProtustrankaWithAdress>
  <DomainObject.Predmet.ProtustrankaWithAdressOIB>
    <izvorni_sadrzaj>ENID d.o.o., OIB 61290445873, Stenjevčica 1, 10000 Zagreb</izvorni_sadrzaj>
    <derivirana_varijabla naziv="DomainObject.Predmet.ProtustrankaWithAdressOIB_1">ENID d.o.o., OIB 61290445873, Stenjevčica 1, 10000 Zagreb</derivirana_varijabla>
  </DomainObject.Predmet.ProtustrankaWithAdressOIB>
  <DomainObject.Predmet.ProtustrankaNazivFormated>
    <izvorni_sadrzaj>ENID d.o.o.</izvorni_sadrzaj>
    <derivirana_varijabla naziv="DomainObject.Predmet.ProtustrankaNazivFormated_1">ENID d.o.o.</derivirana_varijabla>
  </DomainObject.Predmet.ProtustrankaNazivFormated>
  <DomainObject.Predmet.ProtustrankaNazivFormatedOIB>
    <izvorni_sadrzaj>ENID d.o.o., OIB 61290445873</izvorni_sadrzaj>
    <derivirana_varijabla naziv="DomainObject.Predmet.ProtustrankaNazivFormatedOIB_1">ENID d.o.o., OIB 61290445873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ENID d.o.o. zastupanog po punomoćniku Srećko Juratić; Filip Šimac</item>
    </izvorni_sadrzaj>
    <derivirana_varijabla naziv="DomainObject.Predmet.ProtuStrankaListFormated_1">
      <item>ENID d.o.o. zastupanog po punomoćniku Srećko Juratić; Filip Šimac</item>
    </derivirana_varijabla>
  </DomainObject.Predmet.ProtuStrankaListFormated>
  <DomainObject.Predmet.ProtuStrankaListFormatedOIB>
    <izvorni_sadrzaj>
      <item>ENID d.o.o., OIB 61290445873 zastupanog po punomoćniku Srećko Juratić; Filip Šimac</item>
    </izvorni_sadrzaj>
    <derivirana_varijabla naziv="DomainObject.Predmet.ProtuStrankaListFormatedOIB_1">
      <item>ENID d.o.o., OIB 61290445873 zastupanog po punomoćniku Srećko Juratić; Filip Šimac</item>
    </derivirana_varijabla>
  </DomainObject.Predmet.ProtuStrankaListFormatedOIB>
  <DomainObject.Predmet.ProtuStrankaListFormatedWithAdress>
    <izvorni_sadrzaj>
      <item>ENID d.o.o., Stenjevčica 1, 10000 Zagreb zastupanog po punomoćniku Srećko Juratić; Filip Šimac</item>
    </izvorni_sadrzaj>
    <derivirana_varijabla naziv="DomainObject.Predmet.ProtuStrankaListFormatedWithAdress_1">
      <item>ENID d.o.o., Stenjevčica 1, 10000 Zagreb zastupanog po punomoćniku Srećko Juratić; Filip Šimac</item>
    </derivirana_varijabla>
  </DomainObject.Predmet.ProtuStrankaListFormatedWithAdress>
  <DomainObject.Predmet.ProtuStrankaListFormatedWithAdressOIB>
    <izvorni_sadrzaj>
      <item>ENID d.o.o., OIB 61290445873, Stenjevčica 1, 10000 Zagreb zastupanog po punomoćniku Srećko Juratić; Filip Šimac</item>
    </izvorni_sadrzaj>
    <derivirana_varijabla naziv="DomainObject.Predmet.ProtuStrankaListFormatedWithAdressOIB_1">
      <item>ENID d.o.o., OIB 61290445873, Stenjevčica 1, 10000 Zagreb zastupanog po punomoćniku Srećko Juratić; Filip Šimac</item>
    </derivirana_varijabla>
  </DomainObject.Predmet.ProtuStrankaListFormatedWithAdressOIB>
  <DomainObject.Predmet.ProtuStrankaListNazivFormated>
    <izvorni_sadrzaj>
      <item>ENID d.o.o.</item>
    </izvorni_sadrzaj>
    <derivirana_varijabla naziv="DomainObject.Predmet.ProtuStrankaListNazivFormated_1">
      <item>ENID d.o.o.</item>
    </derivirana_varijabla>
  </DomainObject.Predmet.ProtuStrankaListNazivFormated>
  <DomainObject.Predmet.ProtuStrankaListNazivFormatedOIB>
    <izvorni_sadrzaj>
      <item>ENID d.o.o., OIB 61290445873</item>
    </izvorni_sadrzaj>
    <derivirana_varijabla naziv="DomainObject.Predmet.ProtuStrankaListNazivFormatedOIB_1">
      <item>ENID d.o.o., OIB 61290445873</item>
    </derivirana_varijabla>
  </DomainObject.Predmet.ProtuStrankaListNazivFormatedOIB>
  <DomainObject.Predmet.OstaliListFormated>
    <izvorni_sadrzaj>
      <item>Srećko Juratić punomoćnik sudionika u postupku ENID d.o.o.</item>
      <item>Filip Šimac punomoćnik sudionika u postupku ENID d.o.o.</item>
    </izvorni_sadrzaj>
    <derivirana_varijabla naziv="DomainObject.Predmet.OstaliListFormated_1">
      <item>Srećko Juratić punomoćnik sudionika u postupku ENID d.o.o.</item>
      <item>Filip Šimac punomoćnik sudionika u postupku ENID d.o.o.</item>
    </derivirana_varijabla>
  </DomainObject.Predmet.OstaliListFormated>
  <DomainObject.Predmet.OstaliListFormatedOIB>
    <izvorni_sadrzaj>
      <item>Srećko Juratić, OIB 35909418091 punomoćnik sudionika u postupku ENID d.o.o.</item>
      <item>Filip Šimac, OIB 11893819719 punomoćnik sudionika u postupku ENID d.o.o.</item>
    </izvorni_sadrzaj>
    <derivirana_varijabla naziv="DomainObject.Predmet.OstaliListFormatedOIB_1">
      <item>Srećko Juratić, OIB 35909418091 punomoćnik sudionika u postupku ENID d.o.o.</item>
      <item>Filip Šimac, OIB 11893819719 punomoćnik sudionika u postupku ENID d.o.o.</item>
    </derivirana_varijabla>
  </DomainObject.Predmet.OstaliListFormatedOIB>
  <DomainObject.Predmet.OstaliListFormatedWithAdress>
    <izvorni_sadrzaj>
      <item>Srećko Juratić, Ulica Andrije Žaje 23, 10000 Zagreb punomoćnik sudionika u postupku ENID d.o.o.</item>
      <item>Filip Šimac, Ferde Kovačevića 2, 10000 Zagreb punomoćnik sudionika u postupku ENID d.o.o.</item>
    </izvorni_sadrzaj>
    <derivirana_varijabla naziv="DomainObject.Predmet.OstaliListFormatedWithAdress_1">
      <item>Srećko Juratić, Ulica Andrije Žaje 23, 10000 Zagreb punomoćnik sudionika u postupku ENID d.o.o.</item>
      <item>Filip Šimac, Ferde Kovačevića 2, 10000 Zagreb punomoćnik sudionika u postupku ENID d.o.o.</item>
    </derivirana_varijabla>
  </DomainObject.Predmet.OstaliListFormatedWithAdress>
  <DomainObject.Predmet.OstaliListFormatedWithAdressOIB>
    <izvorni_sadrzaj>
      <item>Srećko Juratić, OIB 35909418091, Ulica Andrije Žaje 23, 10000 Zagreb punomoćnik sudionika u postupku ENID d.o.o.</item>
      <item>Filip Šimac, OIB 11893819719, Ferde Kovačevića 2, 10000 Zagreb punomoćnik sudionika u postupku ENID d.o.o.</item>
    </izvorni_sadrzaj>
    <derivirana_varijabla naziv="DomainObject.Predmet.OstaliListFormatedWithAdressOIB_1">
      <item>Srećko Juratić, OIB 35909418091, Ulica Andrije Žaje 23, 10000 Zagreb punomoćnik sudionika u postupku ENID d.o.o.</item>
      <item>Filip Šimac, OIB 11893819719, Ferde Kovačevića 2, 10000 Zagreb punomoćnik sudionika u postupku ENID d.o.o.</item>
    </derivirana_varijabla>
  </DomainObject.Predmet.OstaliListFormatedWithAdressOIB>
  <DomainObject.Predmet.OstaliListNazivFormated>
    <izvorni_sadrzaj>
      <item>Srećko Juratić</item>
      <item>Filip Šimac</item>
    </izvorni_sadrzaj>
    <derivirana_varijabla naziv="DomainObject.Predmet.OstaliListNazivFormated_1">
      <item>Srećko Juratić</item>
      <item>Filip Šimac</item>
    </derivirana_varijabla>
  </DomainObject.Predmet.OstaliListNazivFormated>
  <DomainObject.Predmet.OstaliListNazivFormatedOIB>
    <izvorni_sadrzaj>
      <item>Srećko Juratić, OIB 35909418091</item>
      <item>Filip Šimac, OIB 11893819719</item>
    </izvorni_sadrzaj>
    <derivirana_varijabla naziv="DomainObject.Predmet.OstaliListNazivFormatedOIB_1">
      <item>Srećko Juratić, OIB 35909418091</item>
      <item>Filip Šimac, OIB 11893819719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St-3251/2016-15</izvorni_sadrzaj>
    <derivirana_varijabla naziv="DomainObject.PoslovniBrojDokumenta_1">St-3251/2016-15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ENID d.o.o.</izvorni_sadrzaj>
    <derivirana_varijabla naziv="DomainObject.Predmet.ProtustrankaIDrugi_1">ENID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ENID d.o.o., OIB 61290445873, Stenjevčica 1, 10000 Zagreb</izvorni_sadrzaj>
    <derivirana_varijabla naziv="DomainObject.Predmet.ProtustrankaIDrugiAdressOIB_1">ENID d.o.o., OIB 61290445873, Stenjevčica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ENID d.o.o.</item>
      <item>Srećko Juratić</item>
      <item>Filip Šimac</item>
    </izvorni_sadrzaj>
    <derivirana_varijabla naziv="DomainObject.Predmet.SudioniciListNaziv_1">
      <item>FINA Regionalni centar Zagreb</item>
      <item>ENID d.o.o.</item>
      <item>Srećko Juratić</item>
      <item>Filip Šimac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ENID d.o.o., OIB 61290445873, Stenjevčica 1,10000 Zagreb</item>
      <item>Srećko Juratić, OIB 35909418091, Ulica Andrije Žaje 23,10000 Zagreb</item>
      <item>Filip Šimac, OIB 11893819719, Ferde Kovačevića 2,10000 Zagreb</item>
    </izvorni_sadrzaj>
    <derivirana_varijabla naziv="DomainObject.Predmet.SudioniciListAdressOIB_1">
      <item>FINA Regionalni centar Zagreb, OIB 85821130368, Trg svibanjskih žrtava 1995. br. 1,10000 Zagreb</item>
      <item>ENID d.o.o., OIB 61290445873, Stenjevčica 1,10000 Zagreb</item>
      <item>Srećko Juratić, OIB 35909418091, Ulica Andrije Žaje 23,10000 Zagreb</item>
      <item>Filip Šimac, OIB 11893819719, Ferde Kovačevića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61290445873</item>
      <item>, OIB 35909418091</item>
      <item>, OIB 11893819719</item>
    </izvorni_sadrzaj>
    <derivirana_varijabla naziv="DomainObject.Predmet.SudioniciListNazivOIB_1">
      <item>, OIB 85821130368</item>
      <item>, OIB 61290445873</item>
      <item>, OIB 35909418091</item>
      <item>, OIB 11893819719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C800B-94BE-4B52-8E54-A9D14D8FB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811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2017-07-21T12:43:00Z</dcterms:created>
  <dc:creator>gboljkovac</dc:creator>
  <cp:lastModifiedBy>Marina Markić</cp:lastModifiedBy>
  <cp:lastPrinted>2017-07-21T12:45:00Z</cp:lastPrinted>
  <dcterms:modified xmlns:xsi="http://www.w3.org/2001/XMLSchema-instance" xsi:type="dcterms:W3CDTF">2017-07-24T08:43:00Z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St-3251/2016-15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