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94b2" w14:paraId="d8794b2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KOS F.K. d.o.o., Gornje Psarjevo, Gornje Psarjevo 14b, OIB: 08736754422, 14. listopada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Obustavlja se stečajni postupak nad dužnikom KOS F.K. d.o.o., Gornje Psarjevo, Gornje Psarjevo 14b, OIB: 08736754422.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St-4182/16 od 4. listopada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Financijska agencija je temeljem odredbe čl. 444. st. 2. Stečajnog zakona (Narodne novine broj 71/15, dalje:SZ) 5. svibnja 2016. podnijela prijedlog za otvaranje stečajnog postupka nad dužnikom KOS F.K. d.o.o., Gornje Psarjevo, Gornje Psarjevo 14b, OIB: 08736754422.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Podneskom od 12. listopada 2016. dužnik je dostavio potvrdu FINA-e od 11. listopada 2016. iz koje je vidljivo da dužnik nema nepodmirenih osnova za plaćanje evidentiranih u Očevidniku redoslijeda osnova za plaćanje (list 8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lastRenderedPageBreak/>
        <w:tab/>
        <w:t>S obzirom da je nad dužnikom stečajni postupak obustavljen, nema više potrebe za predujmom troškova stečajnog postupka, a koji predujam je određen rješenjem ovog suda poslovni broj St-4182/16 od 4. listopada 2016., pa je navedeno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Karlovcu, 14. listopada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E7E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St-4182/16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4E7E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St-4182/2016-5</izvorni_sadrzaj>
    <derivirana_varijabla naziv="DomainObject.Oznaka_1">St-4182/2016-5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4182</izvorni_sadrzaj>
    <derivirana_varijabla naziv="DomainObject.Predmet.Broj_1">4182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St-4182/2016</izvorni_sadrzaj>
    <derivirana_varijabla naziv="DomainObject.Predmet.OznakaBroj_1">St-4182/2016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F.K. d.o.o. zastupanog po punomoćniku Frank Karger; Božica Kos</izvorni_sadrzaj>
    <derivirana_varijabla naziv="DomainObject.Predmet.ProtustrankaFormated_1">  KOS F.K. d.o.o. zastupanog po punomoćniku Frank Karger; Božica Kos</derivirana_varijabla>
  </DomainObject.Predmet.ProtustrankaFormated>
  <DomainObject.Predmet.ProtustrankaFormatedOIB>
    <izvorni_sadrzaj>  KOS F.K. d.o.o., OIB 08736754422 zastupanog po punomoćniku Frank Karger; Božica Kos</izvorni_sadrzaj>
    <derivirana_varijabla naziv="DomainObject.Predmet.ProtustrankaFormatedOIB_1">  KOS F.K. d.o.o., OIB 08736754422 zastupanog po punomoćniku Frank Karger; Božica Kos</derivirana_varijabla>
  </DomainObject.Predmet.ProtustrankaFormatedOIB>
  <DomainObject.Predmet.ProtustrankaFormatedWithAdress>
    <izvorni_sadrzaj> KOS F.K. d.o.o., Gornje Psarjevo 14/b, 10380 Gornje Psarjevo zastupanog po punomoćniku Frank Karger; Božica Kos</izvorni_sadrzaj>
    <derivirana_varijabla naziv="DomainObject.Predmet.ProtustrankaFormatedWithAdress_1"> KOS F.K. d.o.o., Gornje Psarjevo 14/b, 10380 Gornje Psarjevo zastupanog po punomoćniku Frank Karger; Božica Kos</derivirana_varijabla>
  </DomainObject.Predmet.ProtustrankaFormatedWithAdress>
  <DomainObject.Predmet.ProtustrankaFormatedWithAdressOIB>
    <izvorni_sadrzaj> KOS F.K. d.o.o., OIB 08736754422, Gornje Psarjevo 14/b, 10380 Gornje Psarjevo zastupanog po punomoćniku Frank Karger; Božica Kos</izvorni_sadrzaj>
    <derivirana_varijabla naziv="DomainObject.Predmet.ProtustrankaFormatedWithAdressOIB_1"> KOS F.K. d.o.o., OIB 08736754422, Gornje Psarjevo 14/b, 10380 Gornje Psarjevo zastupanog po punomoćniku Frank Karger; Božica Kos</derivirana_varijabla>
  </DomainObject.Predmet.ProtustrankaFormatedWithAdressOIB>
  <DomainObject.Predmet.ProtustrankaWithAdress>
    <izvorni_sadrzaj>KOS F.K. d.o.o. Gornje Psarjevo 14/b, 10380 Gornje Psarjevo</izvorni_sadrzaj>
    <derivirana_varijabla naziv="DomainObject.Predmet.ProtustrankaWithAdress_1">KOS F.K. d.o.o. Gornje Psarjevo 14/b, 10380 Gornje Psarjevo</derivirana_varijabla>
  </DomainObject.Predmet.ProtustrankaWithAdress>
  <DomainObject.Predmet.ProtustrankaWithAdressOIB>
    <izvorni_sadrzaj>KOS F.K. d.o.o., OIB 08736754422, Gornje Psarjevo 14/b, 10380 Gornje Psarjevo</izvorni_sadrzaj>
    <derivirana_varijabla naziv="DomainObject.Predmet.ProtustrankaWithAdressOIB_1">KOS F.K. d.o.o., OIB 08736754422, Gornje Psarjevo 14/b, 10380 Gornje Psarjevo</derivirana_varijabla>
  </DomainObject.Predmet.ProtustrankaWithAdressOIB>
  <DomainObject.Predmet.ProtustrankaNazivFormated>
    <izvorni_sadrzaj>KOS F.K. d.o.o.</izvorni_sadrzaj>
    <derivirana_varijabla naziv="DomainObject.Predmet.ProtustrankaNazivFormated_1">KOS F.K. d.o.o.</derivirana_varijabla>
  </DomainObject.Predmet.ProtustrankaNazivFormated>
  <DomainObject.Predmet.ProtustrankaNazivFormatedOIB>
    <izvorni_sadrzaj>KOS F.K. d.o.o., OIB 08736754422</izvorni_sadrzaj>
    <derivirana_varijabla naziv="DomainObject.Predmet.ProtustrankaNazivFormatedOIB_1">KOS F.K. d.o.o., OIB 08736754422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 F.K. d.o.o. zastupanog po punomoćniku Frank Karger; Božica Kos</item>
    </izvorni_sadrzaj>
    <derivirana_varijabla naziv="DomainObject.Predmet.ProtuStrankaListFormated_1">
      <item>KOS F.K. d.o.o. zastupanog po punomoćniku Frank Karger; Božica Kos</item>
    </derivirana_varijabla>
  </DomainObject.Predmet.ProtuStrankaListFormated>
  <DomainObject.Predmet.ProtuStrankaListFormatedOIB>
    <izvorni_sadrzaj>
      <item>KOS F.K. d.o.o., OIB 08736754422 zastupanog po punomoćniku Frank Karger; Božica Kos</item>
    </izvorni_sadrzaj>
    <derivirana_varijabla naziv="DomainObject.Predmet.ProtuStrankaListFormatedOIB_1">
      <item>KOS F.K. d.o.o., OIB 08736754422 zastupanog po punomoćniku Frank Karger; Božica Kos</item>
    </derivirana_varijabla>
  </DomainObject.Predmet.ProtuStrankaListFormatedOIB>
  <DomainObject.Predmet.ProtuStrankaListFormatedWithAdress>
    <izvorni_sadrzaj>
      <item>KOS F.K. d.o.o., Gornje Psarjevo 14/b, 10380 Gornje Psarjevo zastupanog po punomoćniku Frank Karger; Božica Kos</item>
    </izvorni_sadrzaj>
    <derivirana_varijabla naziv="DomainObject.Predmet.ProtuStrankaListFormatedWithAdress_1">
      <item>KOS F.K. d.o.o., Gornje Psarjevo 14/b, 10380 Gornje Psarjevo zastupanog po punomoćniku Frank Karger; Božica Kos</item>
    </derivirana_varijabla>
  </DomainObject.Predmet.ProtuStrankaListFormatedWithAdress>
  <DomainObject.Predmet.ProtuStrankaListFormatedWithAdressOIB>
    <izvorni_sadrzaj>
      <item>KOS F.K. d.o.o., OIB 08736754422, Gornje Psarjevo 14/b, 10380 Gornje Psarjevo zastupanog po punomoćniku Frank Karger; Božica Kos</item>
    </izvorni_sadrzaj>
    <derivirana_varijabla naziv="DomainObject.Predmet.ProtuStrankaListFormatedWithAdressOIB_1">
      <item>KOS F.K. d.o.o., OIB 08736754422, Gornje Psarjevo 14/b, 10380 Gornje Psarjevo zastupanog po punomoćniku Frank Karger; Božica Kos</item>
    </derivirana_varijabla>
  </DomainObject.Predmet.ProtuStrankaListFormatedWithAdressOIB>
  <DomainObject.Predmet.ProtuStrankaListNazivFormated>
    <izvorni_sadrzaj>
      <item>KOS F.K. d.o.o.</item>
    </izvorni_sadrzaj>
    <derivirana_varijabla naziv="DomainObject.Predmet.ProtuStrankaListNazivFormated_1">
      <item>KOS F.K. d.o.o.</item>
    </derivirana_varijabla>
  </DomainObject.Predmet.ProtuStrankaListNazivFormated>
  <DomainObject.Predmet.ProtuStrankaListNazivFormatedOIB>
    <izvorni_sadrzaj>
      <item>KOS F.K. d.o.o., OIB 08736754422</item>
    </izvorni_sadrzaj>
    <derivirana_varijabla naziv="DomainObject.Predmet.ProtuStrankaListNazivFormatedOIB_1">
      <item>KOS F.K. d.o.o., OIB 08736754422</item>
    </derivirana_varijabla>
  </DomainObject.Predmet.ProtuStrankaListNazivFormatedOIB>
  <DomainObject.Predmet.OstaliListFormated>
    <izvorni_sadrzaj>
      <item>Frank Karger punomoćnik sudionika u postupku KOS F.K. d.o.o.</item>
      <item>Božica Kos punomoćnik sudionika u postupku KOS F.K. d.o.o.</item>
    </izvorni_sadrzaj>
    <derivirana_varijabla naziv="DomainObject.Predmet.OstaliListFormated_1">
      <item>Frank Karger punomoćnik sudionika u postupku KOS F.K. d.o.o.</item>
      <item>Božica Kos punomoćnik sudionika u postupku KOS F.K. d.o.o.</item>
    </derivirana_varijabla>
  </DomainObject.Predmet.OstaliListFormated>
  <DomainObject.Predmet.OstaliListFormatedOIB>
    <izvorni_sadrzaj>
      <item>Frank Karger punomoćnik sudionika u postupku KOS F.K. d.o.o.</item>
      <item>Božica Kos, OIB 19834455458 punomoćnik sudionika u postupku KOS F.K. d.o.o.</item>
    </izvorni_sadrzaj>
    <derivirana_varijabla naziv="DomainObject.Predmet.OstaliListFormatedOIB_1">
      <item>Frank Karger punomoćnik sudionika u postupku KOS F.K. d.o.o.</item>
      <item>Božica Kos, OIB 19834455458 punomoćnik sudionika u postupku KOS F.K. d.o.o.</item>
    </derivirana_varijabla>
  </DomainObject.Predmet.OstaliListFormatedOIB>
  <DomainObject.Predmet.OstaliListFormatedWithAdress>
    <izvorni_sadrzaj>
      <item>Frank Karger, Schwabstr. 17, 70197 Stuttgart punomoćnik sudionika u postupku KOS F.K. d.o.o.</item>
      <item>Božica Kos, Gornje Psarjevo 14b, 10380 Gornje Psarjevo punomoćnik sudionika u postupku KOS F.K. d.o.o.</item>
    </izvorni_sadrzaj>
    <derivirana_varijabla naziv="DomainObject.Predmet.OstaliListFormatedWithAdress_1">
      <item>Frank Karger, Schwabstr. 17, 70197 Stuttgart punomoćnik sudionika u postupku KOS F.K. d.o.o.</item>
      <item>Božica Kos, Gornje Psarjevo 14b, 10380 Gornje Psarjevo punomoćnik sudionika u postupku KOS F.K. d.o.o.</item>
    </derivirana_varijabla>
  </DomainObject.Predmet.OstaliListFormatedWithAdress>
  <DomainObject.Predmet.OstaliListFormatedWithAdressOIB>
    <izvorni_sadrzaj>
      <item>Frank Karger, Schwabstr. 17, 70197 Stuttgart punomoćnik sudionika u postupku KOS F.K. d.o.o.</item>
      <item>Božica Kos, OIB 19834455458, Gornje Psarjevo 14b, 10380 Gornje Psarjevo punomoćnik sudionika u postupku KOS F.K. d.o.o.</item>
    </izvorni_sadrzaj>
    <derivirana_varijabla naziv="DomainObject.Predmet.OstaliListFormatedWithAdressOIB_1">
      <item>Frank Karger, Schwabstr. 17, 70197 Stuttgart punomoćnik sudionika u postupku KOS F.K. d.o.o.</item>
      <item>Božica Kos, OIB 19834455458, Gornje Psarjevo 14b, 10380 Gornje Psarjevo punomoćnik sudionika u postupku KOS F.K. d.o.o.</item>
    </derivirana_varijabla>
  </DomainObject.Predmet.OstaliListFormatedWithAdressOIB>
  <DomainObject.Predmet.OstaliListNazivFormated>
    <izvorni_sadrzaj>
      <item>Frank Karger</item>
      <item>Božica Kos</item>
    </izvorni_sadrzaj>
    <derivirana_varijabla naziv="DomainObject.Predmet.OstaliListNazivFormated_1">
      <item>Frank Karger</item>
      <item>Božica Kos</item>
    </derivirana_varijabla>
  </DomainObject.Predmet.OstaliListNazivFormated>
  <DomainObject.Predmet.OstaliListNazivFormatedOIB>
    <izvorni_sadrzaj>
      <item>Frank Karger</item>
      <item>Božica Kos, OIB 19834455458</item>
    </izvorni_sadrzaj>
    <derivirana_varijabla naziv="DomainObject.Predmet.OstaliListNazivFormatedOIB_1">
      <item>Frank Karger</item>
      <item>Božica Kos, OIB 19834455458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St-4182/2016-5</izvorni_sadrzaj>
    <derivirana_varijabla naziv="DomainObject.PoslovniBrojDokumenta_1">St-4182/2016-5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 F.K. d.o.o.</izvorni_sadrzaj>
    <derivirana_varijabla naziv="DomainObject.Predmet.ProtustrankaIDrugi_1">KOS F.K.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 F.K. d.o.o., OIB 08736754422, Gornje Psarjevo 14/b, 10380 Gornje Psarjevo</izvorni_sadrzaj>
    <derivirana_varijabla naziv="DomainObject.Predmet.ProtustrankaIDrugiAdressOIB_1">KOS F.K. d.o.o., OIB 08736754422, Gornje Psarjevo 14/b, 10380 Gornje Psarjevo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 F.K. d.o.o.</item>
      <item>Frank Karger</item>
      <item>Božica Kos</item>
    </izvorni_sadrzaj>
    <derivirana_varijabla naziv="DomainObject.Predmet.SudioniciListNaziv_1">
      <item>FINA Regionalni centar Zagreb</item>
      <item>KOS F.K. d.o.o.</item>
      <item>Frank Karger</item>
      <item>Božica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KOS F.K. d.o.o., OIB 08736754422, Gornje Psarjevo 14/b,10380 Gornje Psarjevo</item>
      <item>Frank Karger, Schwabstr. 17,70197 Stuttgart</item>
      <item>Božica Kos, OIB 19834455458, Gornje Psarjevo 14b,10380 Gornje Psarjevo</item>
    </izvorni_sadrzaj>
    <derivirana_varijabla naziv="DomainObject.Predmet.SudioniciListAdressOIB_1">
      <item>FINA Regionalni centar Zagreb, OIB 85821130368, Trg svibanjskih žrtava 1995. 1,10000 Zagreb</item>
      <item>KOS F.K. d.o.o., OIB 08736754422, Gornje Psarjevo 14/b,10380 Gornje Psarjevo</item>
      <item>Frank Karger, Schwabstr. 17,70197 Stuttgart</item>
      <item>Božica Kos, OIB 19834455458, Gornje Psarjevo 14b,10380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A74FD-EAEF-4400-95D7-5C5125325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1886</properties:Characters>
  <properties:Lines>68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2016-10-14T08:05:00Z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2016-10-14T08:05:00Z</cp:lastPrinted>
  <dcterms:modified xmlns:xsi="http://www.w3.org/2001/XMLSchema-instance" xsi:type="dcterms:W3CDTF">2016-10-14T08:06:00Z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St-4182/2016-5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