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56f3" w14:paraId="d7056f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97A7D">
        <w:t>1085</w:t>
      </w:r>
      <w:r w:rsidR="00301800">
        <w:t>/16</w:t>
      </w:r>
      <w:r w:rsidR="00DE677D">
        <w:t>-5</w:t>
      </w:r>
      <w:r w:rsidR="0040522B">
        <w:t xml:space="preserve">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697A7D" w:rsidRPr="00697A7D">
        <w:t xml:space="preserve">LACRIMO TRGOVINA j.d.o.o. za proizvodnju, trgovinu i usluge, Zagreb, </w:t>
      </w:r>
      <w:proofErr w:type="spellStart"/>
      <w:r w:rsidR="00697A7D" w:rsidRPr="00697A7D">
        <w:t>Papučka</w:t>
      </w:r>
      <w:proofErr w:type="spellEnd"/>
      <w:r w:rsidR="00697A7D" w:rsidRPr="00697A7D">
        <w:t xml:space="preserve"> 7, MBS: 080828317, OIB 46086454531</w:t>
      </w:r>
      <w:r w:rsidR="00231648">
        <w:t xml:space="preserve">, dana </w:t>
      </w:r>
      <w:r w:rsidR="000164D6">
        <w:t>2</w:t>
      </w:r>
      <w:r w:rsidR="00697A7D">
        <w:t>8</w:t>
      </w:r>
      <w:r w:rsidR="000164D6">
        <w:t>. lipnja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697A7D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697A7D" w:rsidRPr="00697A7D">
        <w:t xml:space="preserve">LACRIMO TRGOVINA j.d.o.o. za proizvodnju, trgovinu i usluge, Zagreb, </w:t>
      </w:r>
      <w:proofErr w:type="spellStart"/>
      <w:r w:rsidR="00697A7D" w:rsidRPr="00697A7D">
        <w:t>Papučka</w:t>
      </w:r>
      <w:proofErr w:type="spellEnd"/>
      <w:r w:rsidR="00697A7D" w:rsidRPr="00697A7D">
        <w:t xml:space="preserve"> 7, MBS: 080828317, OIB 46086454531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Siniša </w:t>
      </w:r>
      <w:proofErr w:type="spellStart"/>
      <w:r w:rsidR="00697A7D">
        <w:t>Rajnović</w:t>
      </w:r>
      <w:proofErr w:type="spellEnd"/>
      <w:r w:rsidR="00697A7D">
        <w:t xml:space="preserve">, </w:t>
      </w:r>
      <w:proofErr w:type="spellStart"/>
      <w:r w:rsidR="00697A7D">
        <w:t>Milanovac</w:t>
      </w:r>
      <w:proofErr w:type="spellEnd"/>
      <w:r w:rsidR="00697A7D">
        <w:t>, Virovitica, Sv. Trojstva 87, OIB: 86217384445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697A7D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697A7D" w:rsidRPr="00697A7D">
        <w:t xml:space="preserve">LACRIMO TRGOVINA j.d.o.o. za proizvodnju, trgovinu i usluge, Zagreb, </w:t>
      </w:r>
      <w:proofErr w:type="spellStart"/>
      <w:r w:rsidR="00697A7D" w:rsidRPr="00697A7D">
        <w:t>Papučka</w:t>
      </w:r>
      <w:proofErr w:type="spellEnd"/>
      <w:r w:rsidR="00697A7D" w:rsidRPr="00697A7D">
        <w:t xml:space="preserve"> 7, MBS: 080828317, OIB 46086454531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FD2895">
        <w:t>1.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F92412" w:rsidRPr="00697A7D">
        <w:t xml:space="preserve">LACRIMO TRGOVINA j.d.o.o. za proizvodnju, trgovinu i usluge, Zagreb, </w:t>
      </w:r>
      <w:proofErr w:type="spellStart"/>
      <w:r w:rsidR="00F92412" w:rsidRPr="00697A7D">
        <w:t>Papučka</w:t>
      </w:r>
      <w:proofErr w:type="spellEnd"/>
      <w:r w:rsidR="00F92412" w:rsidRPr="00697A7D">
        <w:t xml:space="preserve"> 7, MBS: 080828317, OIB 46086454531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74665E">
        <w:t>6. svibnja</w:t>
      </w:r>
      <w:r w:rsidR="00647F1F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DE677D">
        <w:t>10</w:t>
      </w:r>
      <w:r w:rsidR="00F92412">
        <w:t>85</w:t>
      </w:r>
      <w:r w:rsidR="00485A62">
        <w:t>/16-4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F92412">
        <w:t>1085</w:t>
      </w:r>
      <w:r w:rsidR="00647F1F">
        <w:t>/16</w:t>
      </w:r>
      <w:r w:rsidR="00E85BE3">
        <w:t>-5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9D33A7">
        <w:t>28</w:t>
      </w:r>
      <w:r w:rsidR="000164D6">
        <w:t>. lipnja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485A62">
        <w:t>25</w:t>
      </w:r>
      <w:r w:rsidR="000164D6">
        <w:t>/7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5A62"/>
    <w:rsid w:val="004C6929"/>
    <w:rsid w:val="004E7651"/>
    <w:rsid w:val="005C2121"/>
    <w:rsid w:val="005D0763"/>
    <w:rsid w:val="00647F1F"/>
    <w:rsid w:val="00657E40"/>
    <w:rsid w:val="00686F9E"/>
    <w:rsid w:val="00690406"/>
    <w:rsid w:val="00697A7D"/>
    <w:rsid w:val="006C63A3"/>
    <w:rsid w:val="006E787E"/>
    <w:rsid w:val="0074665E"/>
    <w:rsid w:val="00785BDD"/>
    <w:rsid w:val="008D47E0"/>
    <w:rsid w:val="008D7500"/>
    <w:rsid w:val="00917B69"/>
    <w:rsid w:val="009D33A7"/>
    <w:rsid w:val="009F5360"/>
    <w:rsid w:val="00A571AD"/>
    <w:rsid w:val="00A868A7"/>
    <w:rsid w:val="00B37C1E"/>
    <w:rsid w:val="00B46765"/>
    <w:rsid w:val="00B82754"/>
    <w:rsid w:val="00B87BDD"/>
    <w:rsid w:val="00BA1A5C"/>
    <w:rsid w:val="00C1697B"/>
    <w:rsid w:val="00C827B2"/>
    <w:rsid w:val="00D218AA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1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218A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218A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8A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8A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1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218A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218A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8A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8A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St-1085/2016</izvorni_sadrzaj>
    <derivirana_varijabla naziv="DomainObject.Predmet.OznakaBroj_1">St-1085/2016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LACRIMO TRGOVINA j.d.o.o.</izvorni_sadrzaj>
    <derivirana_varijabla naziv="DomainObject.Predmet.ProtustrankaFormated_1">  LACRIMO TRGOVINA j.d.o.o.</derivirana_varijabla>
  </DomainObject.Predmet.ProtustrankaFormated>
  <DomainObject.Predmet.ProtustrankaFormatedOIB>
    <izvorni_sadrzaj>  LACRIMO TRGOVINA j.d.o.o., OIB 46086454531</izvorni_sadrzaj>
    <derivirana_varijabla naziv="DomainObject.Predmet.ProtustrankaFormatedOIB_1">  LACRIMO TRGOVINA j.d.o.o., OIB 46086454531</derivirana_varijabla>
  </DomainObject.Predmet.ProtustrankaFormatedOIB>
  <DomainObject.Predmet.ProtustrankaFormatedWithAdress>
    <izvorni_sadrzaj> LACRIMO TRGOVINA j.d.o.o., Papučka 7, 10000 Zagreb</izvorni_sadrzaj>
    <derivirana_varijabla naziv="DomainObject.Predmet.ProtustrankaFormatedWithAdress_1"> LACRIMO TRGOVINA j.d.o.o., Papučka 7, 10000 Zagreb</derivirana_varijabla>
  </DomainObject.Predmet.ProtustrankaFormatedWithAdress>
  <DomainObject.Predmet.ProtustrankaFormatedWithAdressOIB>
    <izvorni_sadrzaj> LACRIMO TRGOVINA j.d.o.o., OIB 46086454531, Papučka 7, 10000 Zagreb</izvorni_sadrzaj>
    <derivirana_varijabla naziv="DomainObject.Predmet.ProtustrankaFormatedWithAdressOIB_1"> LACRIMO TRGOVINA j.d.o.o., OIB 46086454531, Papučka 7, 10000 Zagreb</derivirana_varijabla>
  </DomainObject.Predmet.ProtustrankaFormatedWithAdressOIB>
  <DomainObject.Predmet.ProtustrankaWithAdress>
    <izvorni_sadrzaj>LACRIMO TRGOVINA j.d.o.o. Papučka 7, 10000 Zagreb</izvorni_sadrzaj>
    <derivirana_varijabla naziv="DomainObject.Predmet.ProtustrankaWithAdress_1">LACRIMO TRGOVINA j.d.o.o. Papučka 7, 10000 Zagreb</derivirana_varijabla>
  </DomainObject.Predmet.ProtustrankaWithAdress>
  <DomainObject.Predmet.ProtustrankaWithAdressOIB>
    <izvorni_sadrzaj>LACRIMO TRGOVINA j.d.o.o., OIB 46086454531, Papučka 7, 10000 Zagreb</izvorni_sadrzaj>
    <derivirana_varijabla naziv="DomainObject.Predmet.ProtustrankaWithAdressOIB_1">LACRIMO TRGOVINA j.d.o.o., OIB 46086454531, Papučka 7, 10000 Zagreb</derivirana_varijabla>
  </DomainObject.Predmet.ProtustrankaWithAdressOIB>
  <DomainObject.Predmet.ProtustrankaNazivFormated>
    <izvorni_sadrzaj>LACRIMO TRGOVINA j.d.o.o.</izvorni_sadrzaj>
    <derivirana_varijabla naziv="DomainObject.Predmet.ProtustrankaNazivFormated_1">LACRIMO TRGOVINA j.d.o.o.</derivirana_varijabla>
  </DomainObject.Predmet.ProtustrankaNazivFormated>
  <DomainObject.Predmet.ProtustrankaNazivFormatedOIB>
    <izvorni_sadrzaj>LACRIMO TRGOVINA j.d.o.o., OIB 46086454531</izvorni_sadrzaj>
    <derivirana_varijabla naziv="DomainObject.Predmet.ProtustrankaNazivFormatedOIB_1">LACRIMO TRGOVINA j.d.o.o., OIB 46086454531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LACRIMO TRGOVINA j.d.o.o.</item>
    </izvorni_sadrzaj>
    <derivirana_varijabla naziv="DomainObject.Predmet.ProtuStrankaListFormated_1">
      <item>LACRIMO TRGOVINA j.d.o.o.</item>
    </derivirana_varijabla>
  </DomainObject.Predmet.ProtuStrankaListFormated>
  <DomainObject.Predmet.ProtuStrankaListFormatedOIB>
    <izvorni_sadrzaj>
      <item>LACRIMO TRGOVINA j.d.o.o., OIB 46086454531</item>
    </izvorni_sadrzaj>
    <derivirana_varijabla naziv="DomainObject.Predmet.ProtuStrankaListFormatedOIB_1">
      <item>LACRIMO TRGOVINA j.d.o.o., OIB 46086454531</item>
    </derivirana_varijabla>
  </DomainObject.Predmet.ProtuStrankaListFormatedOIB>
  <DomainObject.Predmet.ProtuStrankaListFormatedWithAdress>
    <izvorni_sadrzaj>
      <item>LACRIMO TRGOVINA j.d.o.o., Papučka 7, 10000 Zagreb</item>
    </izvorni_sadrzaj>
    <derivirana_varijabla naziv="DomainObject.Predmet.ProtuStrankaListFormatedWithAdress_1">
      <item>LACRIMO TRGOVINA j.d.o.o., Papučka 7, 10000 Zagreb</item>
    </derivirana_varijabla>
  </DomainObject.Predmet.ProtuStrankaListFormatedWithAdress>
  <DomainObject.Predmet.ProtuStrankaListFormatedWithAdressOIB>
    <izvorni_sadrzaj>
      <item>LACRIMO TRGOVINA j.d.o.o., OIB 46086454531, Papučka 7, 10000 Zagreb</item>
    </izvorni_sadrzaj>
    <derivirana_varijabla naziv="DomainObject.Predmet.ProtuStrankaListFormatedWithAdressOIB_1">
      <item>LACRIMO TRGOVINA j.d.o.o., OIB 46086454531, Papučka 7, 10000 Zagreb</item>
    </derivirana_varijabla>
  </DomainObject.Predmet.ProtuStrankaListFormatedWithAdressOIB>
  <DomainObject.Predmet.ProtuStrankaListNazivFormated>
    <izvorni_sadrzaj>
      <item>LACRIMO TRGOVINA j.d.o.o.</item>
    </izvorni_sadrzaj>
    <derivirana_varijabla naziv="DomainObject.Predmet.ProtuStrankaListNazivFormated_1">
      <item>LACRIMO TRGOVINA j.d.o.o.</item>
    </derivirana_varijabla>
  </DomainObject.Predmet.ProtuStrankaListNazivFormated>
  <DomainObject.Predmet.ProtuStrankaListNazivFormatedOIB>
    <izvorni_sadrzaj>
      <item>LACRIMO TRGOVINA j.d.o.o., OIB 46086454531</item>
    </izvorni_sadrzaj>
    <derivirana_varijabla naziv="DomainObject.Predmet.ProtuStrankaListNazivFormatedOIB_1">
      <item>LACRIMO TRGOVINA j.d.o.o., OIB 46086454531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LACRIMO TRGOVINA j.d.o.o.</izvorni_sadrzaj>
    <derivirana_varijabla naziv="DomainObject.Predmet.ProtustrankaIDrugi_1">LACRIMO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LACRIMO TRGOVINA j.d.o.o., OIB 46086454531, Papučka 7, 10000 Zagreb</izvorni_sadrzaj>
    <derivirana_varijabla naziv="DomainObject.Predmet.ProtustrankaIDrugiAdressOIB_1">LACRIMO TRGOVINA j.d.o.o., OIB 46086454531, Papučka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LACRIMO TRGOVINA j.d.o.o.</item>
      <item>FINA Regionalni centar Zagreb</item>
    </izvorni_sadrzaj>
    <derivirana_varijabla naziv="DomainObject.Predmet.SudioniciListNaziv_1">
      <item>LACRIMO TRGOVINA j.d.o.o.</item>
      <item>FINA Regionalni centar Zagreb</item>
    </derivirana_varijabla>
  </DomainObject.Predmet.SudioniciListNaziv>
  <DomainObject.Predmet.SudioniciListAdressOIB>
    <izvorni_sadrzaj>
      <item>LACRIMO TRGOVINA j.d.o.o., OIB 46086454531, Papučka 7,10000 Zagreb</item>
      <item>FINA Regionalni centar Zagreb, OIB 85821130368, Trg svibanjskih žrtava 1995. 1,10000 Zagreb</item>
    </izvorni_sadrzaj>
    <derivirana_varijabla naziv="DomainObject.Predmet.SudioniciListAdressOIB_1">
      <item>LACRIMO TRGOVINA j.d.o.o., OIB 46086454531, Papučka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46086454531</item>
      <item>, OIB 85821130368</item>
    </izvorni_sadrzaj>
    <derivirana_varijabla naziv="DomainObject.Predmet.SudioniciListNazivOIB_1">
      <item>, OIB 46086454531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2298</properties:Characters>
  <properties:Lines>88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2016-06-28T07:16:00Z</dcterms:created>
  <dc:creator>korisnik</dc:creator>
  <cp:lastModifiedBy>Žana Bem</cp:lastModifiedBy>
  <cp:lastPrinted>2016-06-27T07:33:00Z</cp:lastPrinted>
  <dcterms:modified xmlns:xsi="http://www.w3.org/2001/XMLSchema-instance" xsi:type="dcterms:W3CDTF">2016-06-28T07:17:00Z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