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a332" w14:paraId="798a332" w:rsidRDefault="00FA2A61" w:rsidP="00910611" w:rsidR="00FA2A6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2A61" w:rsidP="00910611" w:rsidR="00FA2A61">
      <w:r>
        <w:rPr>
          <w:rFonts w:eastAsia="MS Mincho"/>
        </w:rPr>
        <w:t>REPUBLIKA HRVATSKA</w:t>
      </w:r>
    </w:p>
    <w:p w:rsidRDefault="00FA2A61" w:rsidP="00910611" w:rsidR="00FA2A61">
      <w:r>
        <w:rPr>
          <w:rFonts w:eastAsia="MS Mincho"/>
        </w:rPr>
        <w:t>TRGOVAČKI SUD U RIJECI</w:t>
      </w:r>
    </w:p>
    <w:p w:rsidRDefault="00FA2A61" w:rsidR="00FA2A6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05272A" w:rsidR="000006BB">
      <w:pPr>
        <w:jc w:val="both"/>
      </w:pPr>
      <w:r>
        <w:tab/>
      </w: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465606" w:rsidRPr="00465606">
        <w:rPr>
          <w:bCs/>
        </w:rPr>
        <w:t>RUJEVICA PRIJEVOZ</w:t>
      </w:r>
      <w:r w:rsidR="00465606" w:rsidRPr="00465606">
        <w:t>, društvo s ograničenom odgovornošću za prijevoz i trgovinu Rijeka, Rujevica 4</w:t>
      </w:r>
      <w:r w:rsidR="009D582A" w:rsidRPr="00465606">
        <w:t xml:space="preserve">, OIB: </w:t>
      </w:r>
      <w:r w:rsidR="00465606" w:rsidRPr="00465606">
        <w:t>32629088881</w:t>
      </w:r>
      <w:r w:rsidR="00D2533C" w:rsidRPr="00465606">
        <w:t>, MBS:</w:t>
      </w:r>
      <w:r w:rsidR="007F6C17" w:rsidRPr="00465606">
        <w:t xml:space="preserve"> </w:t>
      </w:r>
      <w:r w:rsidR="00465606" w:rsidRPr="00465606">
        <w:t>040090313</w:t>
      </w:r>
      <w:r w:rsidR="007F6C17" w:rsidRPr="007F6C17">
        <w:t xml:space="preserve">, </w:t>
      </w:r>
      <w:r w:rsidRPr="000100A3">
        <w:t xml:space="preserve"> dana </w:t>
      </w:r>
      <w:r w:rsidR="00D634BB">
        <w:t>2</w:t>
      </w:r>
      <w:r w:rsidR="008779A7">
        <w:t>9</w:t>
      </w:r>
      <w:r w:rsidR="00D634BB">
        <w:t>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riješio je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465606" w:rsidRPr="00465606">
        <w:rPr>
          <w:bCs/>
        </w:rPr>
        <w:t>RUJEVICA PRIJEVOZ</w:t>
      </w:r>
      <w:r w:rsidR="00465606" w:rsidRPr="00465606">
        <w:t>, društvo s ograničenom odgovornošću za prijevoz i trgovinu Rijeka, Rujevica 4, OIB: 32629088881, MBS: 040090313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zaključi</w:t>
      </w:r>
      <w:r w:rsidR="000100A3" w:rsidRPr="000100A3">
        <w:rPr>
          <w:bCs/>
        </w:rPr>
        <w:t>o j</w:t>
      </w:r>
      <w:r w:rsidRPr="000100A3">
        <w:rPr>
          <w:bCs/>
        </w:rPr>
        <w:t>e</w:t>
      </w:r>
    </w:p>
    <w:p w:rsidRDefault="0005272A" w:rsidP="0005272A" w:rsidR="0005272A" w:rsidRPr="00F73CF1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465606">
        <w:t xml:space="preserve">Naređuje se osobi ovlaštenoj za zastupanje dužnika </w:t>
      </w:r>
      <w:r w:rsidR="00465606" w:rsidRPr="00465606">
        <w:t xml:space="preserve">Mladen Vidak, OIB: 30766865968, Rijeka, Rujevica 4 </w:t>
      </w:r>
      <w:r w:rsidRPr="00465606">
        <w:t xml:space="preserve">u roku od osam dana preda sudu pisano izviješće o financijsko – </w:t>
      </w:r>
      <w:r w:rsidRPr="00F73CF1">
        <w:t xml:space="preserve">gospodarskom stanju dužnika u kojem će biti naznačeni podaci o </w:t>
      </w:r>
      <w:r w:rsidRPr="000100A3">
        <w:t>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465606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4</w:t>
      </w:r>
      <w:r w:rsidR="00F73CF1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>
        <w:rPr>
          <w:bCs/>
        </w:rPr>
        <w:t>9</w:t>
      </w:r>
      <w:r w:rsidR="00F73CF1">
        <w:rPr>
          <w:bCs/>
        </w:rPr>
        <w:t>,00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8779A7">
        <w:t>2</w:t>
      </w:r>
      <w:r w:rsidR="00465606">
        <w:t>8</w:t>
      </w:r>
      <w:r w:rsidR="008779A7">
        <w:t>. listopada 2016</w:t>
      </w:r>
      <w:r>
        <w:t xml:space="preserve">. godine podnijela ovome sudu prijedlog za otvaranje stečajnog postupka nad dužnikom </w:t>
      </w:r>
      <w:r w:rsidR="00465606" w:rsidRPr="00465606">
        <w:rPr>
          <w:bCs/>
        </w:rPr>
        <w:t>RUJEVICA PRIJEVOZ</w:t>
      </w:r>
      <w:r w:rsidR="00465606" w:rsidRPr="00465606">
        <w:t>, društvo s ograničenom odgovornošću za prijevoz i trgovinu Rijeka, Rujevica 4, OIB: 32629088881, MBS: 040090313</w:t>
      </w:r>
      <w:r w:rsidR="007F6C17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465606">
        <w:t>26</w:t>
      </w:r>
      <w:r w:rsidR="008779A7">
        <w:t>. listopada 2016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465606">
        <w:t>34.233,53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F73CF1">
        <w:t>jednog</w:t>
      </w:r>
      <w:r w:rsidR="002A1386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C3192E">
        <w:t>2</w:t>
      </w:r>
      <w:r w:rsidR="008779A7">
        <w:t>9</w:t>
      </w:r>
      <w:r w:rsidR="00C3192E">
        <w:t>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465606">
        <w:t xml:space="preserve">Addiko Bank </w:t>
      </w:r>
      <w:r w:rsidR="003C3E59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C3192E">
        <w:t>2</w:t>
      </w:r>
      <w:r w:rsidR="008779A7">
        <w:t>9</w:t>
      </w:r>
      <w:r w:rsidR="00C3192E">
        <w:t xml:space="preserve">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04A" w:rsidP="0005272A" w:rsidR="008B004A">
      <w:r>
        <w:separator/>
      </w:r>
    </w:p>
  </w:endnote>
  <w:endnote w:id="0" w:type="continuationSeparator">
    <w:p w:rsidRDefault="008B004A" w:rsidP="0005272A" w:rsidR="008B0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606" w:rsidR="0046560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2A61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606" w:rsidR="0046560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04A" w:rsidP="0005272A" w:rsidR="008B004A">
      <w:r>
        <w:separator/>
      </w:r>
    </w:p>
  </w:footnote>
  <w:footnote w:id="0" w:type="continuationSeparator">
    <w:p w:rsidRDefault="008B004A" w:rsidP="0005272A" w:rsidR="008B00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606" w:rsidR="004656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8779A7">
      <w:t>1</w:t>
    </w:r>
    <w:r w:rsidR="00465606">
      <w:t>501</w:t>
    </w:r>
    <w:r w:rsidR="008779A7">
      <w:t>/2016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606" w:rsidR="004656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006BB"/>
    <w:rsid w:val="000100A3"/>
    <w:rsid w:val="00043C0F"/>
    <w:rsid w:val="0005272A"/>
    <w:rsid w:val="00084C43"/>
    <w:rsid w:val="002321CC"/>
    <w:rsid w:val="00267BBB"/>
    <w:rsid w:val="002778C0"/>
    <w:rsid w:val="002A1386"/>
    <w:rsid w:val="002E69F9"/>
    <w:rsid w:val="003541B1"/>
    <w:rsid w:val="003565B0"/>
    <w:rsid w:val="003C3E59"/>
    <w:rsid w:val="00435308"/>
    <w:rsid w:val="00465606"/>
    <w:rsid w:val="004A104B"/>
    <w:rsid w:val="004F6C16"/>
    <w:rsid w:val="00520689"/>
    <w:rsid w:val="00627E0F"/>
    <w:rsid w:val="00656565"/>
    <w:rsid w:val="00673040"/>
    <w:rsid w:val="006F39A2"/>
    <w:rsid w:val="0076139A"/>
    <w:rsid w:val="007B6D04"/>
    <w:rsid w:val="007D60F7"/>
    <w:rsid w:val="007F6C17"/>
    <w:rsid w:val="00836506"/>
    <w:rsid w:val="008779A7"/>
    <w:rsid w:val="008B004A"/>
    <w:rsid w:val="00942A0F"/>
    <w:rsid w:val="009D4985"/>
    <w:rsid w:val="009D582A"/>
    <w:rsid w:val="00AA43BC"/>
    <w:rsid w:val="00AF0A5D"/>
    <w:rsid w:val="00B7221B"/>
    <w:rsid w:val="00B93FF3"/>
    <w:rsid w:val="00BA3EB5"/>
    <w:rsid w:val="00C17835"/>
    <w:rsid w:val="00C3192E"/>
    <w:rsid w:val="00C81897"/>
    <w:rsid w:val="00CC147A"/>
    <w:rsid w:val="00D2533C"/>
    <w:rsid w:val="00D634BB"/>
    <w:rsid w:val="00D67E91"/>
    <w:rsid w:val="00DB2BAB"/>
    <w:rsid w:val="00E518D1"/>
    <w:rsid w:val="00EB20F1"/>
    <w:rsid w:val="00ED0D53"/>
    <w:rsid w:val="00EE30C3"/>
    <w:rsid w:val="00F73CF1"/>
    <w:rsid w:val="00FA2A61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2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A6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A6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A6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A6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2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A6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A6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A6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A6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4847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8423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93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2711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8651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66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19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53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7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18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5119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8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9598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26140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2531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0134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2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27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2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997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51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62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St-1501/2016</izvorni_sadrzaj>
    <derivirana_varijabla naziv="DomainObject.Predmet.OznakaBroj_1">St-1501/2016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RUJEVICA PRIJEVOZ d.o.o.</izvorni_sadrzaj>
    <derivirana_varijabla naziv="DomainObject.Predmet.ProtustrankaFormated_1">  RUJEVICA PRIJEVOZ d.o.o.</derivirana_varijabla>
  </DomainObject.Predmet.ProtustrankaFormated>
  <DomainObject.Predmet.ProtustrankaFormatedOIB>
    <izvorni_sadrzaj>  RUJEVICA PRIJEVOZ d.o.o., OIB 32629088881</izvorni_sadrzaj>
    <derivirana_varijabla naziv="DomainObject.Predmet.ProtustrankaFormatedOIB_1">  RUJEVICA PRIJEVOZ d.o.o., OIB 32629088881</derivirana_varijabla>
  </DomainObject.Predmet.ProtustrankaFormatedOIB>
  <DomainObject.Predmet.ProtustrankaFormatedWithAdress>
    <izvorni_sadrzaj> RUJEVICA PRIJEVOZ d.o.o., Rujevica 4, 51000 Rijeka</izvorni_sadrzaj>
    <derivirana_varijabla naziv="DomainObject.Predmet.ProtustrankaFormatedWithAdress_1"> RUJEVICA PRIJEVOZ d.o.o., Rujevica 4, 51000 Rijeka</derivirana_varijabla>
  </DomainObject.Predmet.ProtustrankaFormatedWithAdress>
  <DomainObject.Predmet.ProtustrankaFormatedWithAdressOIB>
    <izvorni_sadrzaj> RUJEVICA PRIJEVOZ d.o.o., OIB 32629088881, Rujevica 4, 51000 Rijeka</izvorni_sadrzaj>
    <derivirana_varijabla naziv="DomainObject.Predmet.ProtustrankaFormatedWithAdressOIB_1"> RUJEVICA PRIJEVOZ d.o.o., OIB 32629088881, Rujevica 4, 51000 Rijeka</derivirana_varijabla>
  </DomainObject.Predmet.ProtustrankaFormatedWithAdressOIB>
  <DomainObject.Predmet.ProtustrankaWithAdress>
    <izvorni_sadrzaj>RUJEVICA PRIJEVOZ d.o.o. Rujevica 4, 51000 Rijeka</izvorni_sadrzaj>
    <derivirana_varijabla naziv="DomainObject.Predmet.ProtustrankaWithAdress_1">RUJEVICA PRIJEVOZ d.o.o. Rujevica 4, 51000 Rijeka</derivirana_varijabla>
  </DomainObject.Predmet.ProtustrankaWithAdress>
  <DomainObject.Predmet.ProtustrankaWithAdressOIB>
    <izvorni_sadrzaj>RUJEVICA PRIJEVOZ d.o.o., OIB 32629088881, Rujevica 4, 51000 Rijeka</izvorni_sadrzaj>
    <derivirana_varijabla naziv="DomainObject.Predmet.ProtustrankaWithAdressOIB_1">RUJEVICA PRIJEVOZ d.o.o., OIB 32629088881, Rujevica 4, 51000 Rijeka</derivirana_varijabla>
  </DomainObject.Predmet.ProtustrankaWithAdressOIB>
  <DomainObject.Predmet.ProtustrankaNazivFormated>
    <izvorni_sadrzaj>RUJEVICA PRIJEVOZ d.o.o.</izvorni_sadrzaj>
    <derivirana_varijabla naziv="DomainObject.Predmet.ProtustrankaNazivFormated_1">RUJEVICA PRIJEVOZ d.o.o.</derivirana_varijabla>
  </DomainObject.Predmet.ProtustrankaNazivFormated>
  <DomainObject.Predmet.ProtustrankaNazivFormatedOIB>
    <izvorni_sadrzaj>RUJEVICA PRIJEVOZ d.o.o., OIB 32629088881</izvorni_sadrzaj>
    <derivirana_varijabla naziv="DomainObject.Predmet.ProtustrankaNazivFormatedOIB_1">RUJEVICA PRIJEVOZ d.o.o., OIB 32629088881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RUJEVICA PRIJEVOZ d.o.o.</item>
    </izvorni_sadrzaj>
    <derivirana_varijabla naziv="DomainObject.Predmet.ProtuStrankaListFormated_1">
      <item>RUJEVICA PRIJEVOZ d.o.o.</item>
    </derivirana_varijabla>
  </DomainObject.Predmet.ProtuStrankaListFormated>
  <DomainObject.Predmet.ProtuStrankaListFormatedOIB>
    <izvorni_sadrzaj>
      <item>RUJEVICA PRIJEVOZ d.o.o., OIB 32629088881</item>
    </izvorni_sadrzaj>
    <derivirana_varijabla naziv="DomainObject.Predmet.ProtuStrankaListFormatedOIB_1">
      <item>RUJEVICA PRIJEVOZ d.o.o., OIB 32629088881</item>
    </derivirana_varijabla>
  </DomainObject.Predmet.ProtuStrankaListFormatedOIB>
  <DomainObject.Predmet.ProtuStrankaListFormatedWithAdress>
    <izvorni_sadrzaj>
      <item>RUJEVICA PRIJEVOZ d.o.o., Rujevica 4, 51000 Rijeka</item>
    </izvorni_sadrzaj>
    <derivirana_varijabla naziv="DomainObject.Predmet.ProtuStrankaListFormatedWithAdress_1">
      <item>RUJEVICA PRIJEVOZ d.o.o., Rujevica 4, 51000 Rijeka</item>
    </derivirana_varijabla>
  </DomainObject.Predmet.ProtuStrankaListFormatedWithAdress>
  <DomainObject.Predmet.ProtuStrankaListFormatedWithAdressOIB>
    <izvorni_sadrzaj>
      <item>RUJEVICA PRIJEVOZ d.o.o., OIB 32629088881, Rujevica 4, 51000 Rijeka</item>
    </izvorni_sadrzaj>
    <derivirana_varijabla naziv="DomainObject.Predmet.ProtuStrankaListFormatedWithAdressOIB_1">
      <item>RUJEVICA PRIJEVOZ d.o.o., OIB 32629088881, Rujevica 4, 51000 Rijeka</item>
    </derivirana_varijabla>
  </DomainObject.Predmet.ProtuStrankaListFormatedWithAdressOIB>
  <DomainObject.Predmet.ProtuStrankaListNazivFormated>
    <izvorni_sadrzaj>
      <item>RUJEVICA PRIJEVOZ d.o.o.</item>
    </izvorni_sadrzaj>
    <derivirana_varijabla naziv="DomainObject.Predmet.ProtuStrankaListNazivFormated_1">
      <item>RUJEVICA PRIJEVOZ d.o.o.</item>
    </derivirana_varijabla>
  </DomainObject.Predmet.ProtuStrankaListNazivFormated>
  <DomainObject.Predmet.ProtuStrankaListNazivFormatedOIB>
    <izvorni_sadrzaj>
      <item>RUJEVICA PRIJEVOZ d.o.o., OIB 32629088881</item>
    </izvorni_sadrzaj>
    <derivirana_varijabla naziv="DomainObject.Predmet.ProtuStrankaListNazivFormatedOIB_1">
      <item>RUJEVICA PRIJEVOZ d.o.o., OIB 32629088881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RUJEVICA PRIJEVOZ d.o.o.</izvorni_sadrzaj>
    <derivirana_varijabla naziv="DomainObject.Predmet.ProtustrankaIDrugi_1">RUJEVICA PRIJEVOZ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RUJEVICA PRIJEVOZ d.o.o., OIB 32629088881, Rujevica 4, 51000 Rijeka</izvorni_sadrzaj>
    <derivirana_varijabla naziv="DomainObject.Predmet.ProtustrankaIDrugiAdressOIB_1">RUJEVICA PRIJEVOZ d.o.o., OIB 32629088881, Rujevica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RUJEVICA PRIJEVOZ d.o.o.</item>
    </izvorni_sadrzaj>
    <derivirana_varijabla naziv="DomainObject.Predmet.SudioniciListNaziv_1">
      <item>FINA  Rijeka</item>
      <item>RUJEVICA PRIJEVOZ d.o.o.</item>
    </derivirana_varijabla>
  </DomainObject.Predmet.SudioniciListNaziv>
  <DomainObject.Predmet.SudioniciListAdressOIB>
    <izvorni_sadrzaj>
      <item>FINA  Rijeka, OIB 85821130368, Frana Kurelca 8,51000 Rijeka</item>
      <item>RUJEVICA PRIJEVOZ d.o.o., OIB 32629088881, Rujevica 4,51000 Rijeka</item>
    </izvorni_sadrzaj>
    <derivirana_varijabla naziv="DomainObject.Predmet.SudioniciListAdressOIB_1">
      <item>FINA  Rijeka, OIB 85821130368, Frana Kurelca 8,51000 Rijeka</item>
      <item>RUJEVICA PRIJEVOZ d.o.o., OIB 32629088881, Rujevica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32629088881</item>
    </izvorni_sadrzaj>
    <derivirana_varijabla naziv="DomainObject.Predmet.SudioniciListNazivOIB_1">
      <item>, OIB 85821130368</item>
      <item>, OIB 32629088881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F09D22-897A-4E16-A2F6-8A2BD2F6C9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756</properties:Words>
  <properties:Characters>4174</properties:Characters>
  <properties:Lines>114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2017-05-29T12:13:00Z</dcterms:created>
  <dc:creator>Vera Jelenović</dc:creator>
  <cp:lastModifiedBy>Danijela Fumić</cp:lastModifiedBy>
  <cp:lastPrinted>2017-05-29T12:13:00Z</cp:lastPrinted>
  <dcterms:modified xmlns:xsi="http://www.w3.org/2001/XMLSchema-instance" xsi:type="dcterms:W3CDTF">2017-05-29T12:14:00Z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