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2c27" w14:paraId="5d42c27" w:rsidRDefault="001E2BDF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0D3A07">
        <w:rPr>
          <w:rFonts w:cs="Times New Roman" w:eastAsia="Times New Roman"/>
          <w:lang w:eastAsia="hr-HR"/>
        </w:rPr>
        <w:t>8531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1D7D54">
        <w:rPr>
          <w:rFonts w:cs="Times New Roman" w:eastAsia="Times New Roman"/>
          <w:lang w:eastAsia="hr-HR"/>
        </w:rPr>
        <w:t>5. siječnja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0D3A07">
        <w:rPr>
          <w:rFonts w:cs="Times New Roman" w:eastAsia="Times New Roman"/>
          <w:lang w:eastAsia="hr-HR"/>
        </w:rPr>
        <w:t>FIGOPADO s.o.o. Samobor, Perkovčeva 42, OIB: 76468095190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0D3A07">
        <w:rPr>
          <w:rFonts w:cs="Times New Roman" w:eastAsia="Times New Roman"/>
          <w:lang w:eastAsia="hr-HR"/>
        </w:rPr>
        <w:t>38.894,29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1D7D54">
        <w:rPr>
          <w:rFonts w:cs="Times New Roman" w:eastAsia="Times New Roman"/>
          <w:lang w:eastAsia="hr-HR"/>
        </w:rPr>
        <w:t>5. siječnja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E46" w:rsidP="00101D38" w:rsidR="00080E46">
      <w:pPr>
        <w:spacing w:after="0"/>
      </w:pPr>
      <w:r>
        <w:separator/>
      </w:r>
    </w:p>
  </w:endnote>
  <w:endnote w:id="0" w:type="continuationSeparator">
    <w:p w:rsidRDefault="00080E46" w:rsidP="00101D38" w:rsidR="00080E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E46" w:rsidP="00101D38" w:rsidR="00080E46">
      <w:pPr>
        <w:spacing w:after="0"/>
      </w:pPr>
      <w:r>
        <w:separator/>
      </w:r>
    </w:p>
  </w:footnote>
  <w:footnote w:id="0" w:type="continuationSeparator">
    <w:p w:rsidRDefault="00080E46" w:rsidP="00101D38" w:rsidR="00080E4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BDF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0D3A07">
      <w:t>8531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80E46"/>
    <w:rsid w:val="000D3A07"/>
    <w:rsid w:val="00101D38"/>
    <w:rsid w:val="001143AF"/>
    <w:rsid w:val="00114ADE"/>
    <w:rsid w:val="00152FB6"/>
    <w:rsid w:val="00183F2F"/>
    <w:rsid w:val="001D7D54"/>
    <w:rsid w:val="001D7E39"/>
    <w:rsid w:val="001E2BDF"/>
    <w:rsid w:val="00243DB4"/>
    <w:rsid w:val="002620D3"/>
    <w:rsid w:val="00295601"/>
    <w:rsid w:val="002E3638"/>
    <w:rsid w:val="00307E89"/>
    <w:rsid w:val="00321DEA"/>
    <w:rsid w:val="003406B6"/>
    <w:rsid w:val="00412C01"/>
    <w:rsid w:val="00425054"/>
    <w:rsid w:val="00465512"/>
    <w:rsid w:val="004927FB"/>
    <w:rsid w:val="004A4858"/>
    <w:rsid w:val="00537AAA"/>
    <w:rsid w:val="005676D3"/>
    <w:rsid w:val="006227B0"/>
    <w:rsid w:val="00676E07"/>
    <w:rsid w:val="00712438"/>
    <w:rsid w:val="00765FCC"/>
    <w:rsid w:val="007A1699"/>
    <w:rsid w:val="007B6138"/>
    <w:rsid w:val="00812B6F"/>
    <w:rsid w:val="0087115D"/>
    <w:rsid w:val="008960AF"/>
    <w:rsid w:val="00912677"/>
    <w:rsid w:val="00961766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90592"/>
    <w:rsid w:val="00B95E9F"/>
    <w:rsid w:val="00B96E00"/>
    <w:rsid w:val="00BC157A"/>
    <w:rsid w:val="00C30F49"/>
    <w:rsid w:val="00C56061"/>
    <w:rsid w:val="00CE34FB"/>
    <w:rsid w:val="00D15391"/>
    <w:rsid w:val="00D242FE"/>
    <w:rsid w:val="00D37F65"/>
    <w:rsid w:val="00D8512A"/>
    <w:rsid w:val="00E524F8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1E2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B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B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B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B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1E2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B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B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B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B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8531</izvorni_sadrzaj>
    <derivirana_varijabla naziv="DomainObject.Predmet.Broj_1">8531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St-8531/2015</izvorni_sadrzaj>
    <derivirana_varijabla naziv="DomainObject.Predmet.OznakaBroj_1">St-8531/2015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FIGOPADO d.o.o. zastupanog po punomoćniku Gordana Rubčić; Vlado Rubčić</izvorni_sadrzaj>
    <derivirana_varijabla naziv="DomainObject.Predmet.ProtustrankaFormated_1">  FIGOPADO d.o.o. zastupanog po punomoćniku Gordana Rubčić; Vlado Rubčić</derivirana_varijabla>
  </DomainObject.Predmet.ProtustrankaFormated>
  <DomainObject.Predmet.ProtustrankaFormatedOIB>
    <izvorni_sadrzaj>  FIGOPADO d.o.o., OIB 76468095190 zastupanog po punomoćniku Gordana Rubčić; Vlado Rubčić</izvorni_sadrzaj>
    <derivirana_varijabla naziv="DomainObject.Predmet.ProtustrankaFormatedOIB_1">  FIGOPADO d.o.o., OIB 76468095190 zastupanog po punomoćniku Gordana Rubčić; Vlado Rubčić</derivirana_varijabla>
  </DomainObject.Predmet.ProtustrankaFormatedOIB>
  <DomainObject.Predmet.ProtustrankaFormatedWithAdress>
    <izvorni_sadrzaj> FIGOPADO d.o.o., Perkovčeva 42, 10430 Samobor zastupanog po punomoćniku Gordana Rubčić; Vlado Rubčić</izvorni_sadrzaj>
    <derivirana_varijabla naziv="DomainObject.Predmet.ProtustrankaFormatedWithAdress_1"> FIGOPADO d.o.o., Perkovčeva 42, 10430 Samobor zastupanog po punomoćniku Gordana Rubčić; Vlado Rubčić</derivirana_varijabla>
  </DomainObject.Predmet.ProtustrankaFormatedWithAdress>
  <DomainObject.Predmet.ProtustrankaFormatedWithAdressOIB>
    <izvorni_sadrzaj> FIGOPADO d.o.o., OIB 76468095190, Perkovčeva 42, 10430 Samobor zastupanog po punomoćniku Gordana Rubčić; Vlado Rubčić</izvorni_sadrzaj>
    <derivirana_varijabla naziv="DomainObject.Predmet.ProtustrankaFormatedWithAdressOIB_1"> FIGOPADO d.o.o., OIB 76468095190, Perkovčeva 42, 10430 Samobor zastupanog po punomoćniku Gordana Rubčić; Vlado Rubčić</derivirana_varijabla>
  </DomainObject.Predmet.ProtustrankaFormatedWithAdressOIB>
  <DomainObject.Predmet.ProtustrankaWithAdress>
    <izvorni_sadrzaj>FIGOPADO d.o.o. Perkovčeva 42, 10430 Samobor</izvorni_sadrzaj>
    <derivirana_varijabla naziv="DomainObject.Predmet.ProtustrankaWithAdress_1">FIGOPADO d.o.o. Perkovčeva 42, 10430 Samobor</derivirana_varijabla>
  </DomainObject.Predmet.ProtustrankaWithAdress>
  <DomainObject.Predmet.ProtustrankaWithAdressOIB>
    <izvorni_sadrzaj>FIGOPADO d.o.o., OIB 76468095190, Perkovčeva 42, 10430 Samobor</izvorni_sadrzaj>
    <derivirana_varijabla naziv="DomainObject.Predmet.ProtustrankaWithAdressOIB_1">FIGOPADO d.o.o., OIB 76468095190, Perkovčeva 42, 10430 Samobor</derivirana_varijabla>
  </DomainObject.Predmet.ProtustrankaWithAdressOIB>
  <DomainObject.Predmet.ProtustrankaNazivFormated>
    <izvorni_sadrzaj>FIGOPADO d.o.o.</izvorni_sadrzaj>
    <derivirana_varijabla naziv="DomainObject.Predmet.ProtustrankaNazivFormated_1">FIGOPADO d.o.o.</derivirana_varijabla>
  </DomainObject.Predmet.ProtustrankaNazivFormated>
  <DomainObject.Predmet.ProtustrankaNazivFormatedOIB>
    <izvorni_sadrzaj>FIGOPADO d.o.o., OIB 76468095190</izvorni_sadrzaj>
    <derivirana_varijabla naziv="DomainObject.Predmet.ProtustrankaNazivFormatedOIB_1">FIGOPADO d.o.o., OIB 76468095190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FIGOPADO d.o.o. zastupanog po punomoćniku Gordana Rubčić; Vlado Rubčić</item>
    </izvorni_sadrzaj>
    <derivirana_varijabla naziv="DomainObject.Predmet.ProtuStrankaListFormated_1">
      <item>FIGOPADO d.o.o. zastupanog po punomoćniku Gordana Rubčić; Vlado Rubčić</item>
    </derivirana_varijabla>
  </DomainObject.Predmet.ProtuStrankaListFormated>
  <DomainObject.Predmet.ProtuStrankaListFormatedOIB>
    <izvorni_sadrzaj>
      <item>FIGOPADO d.o.o., OIB 76468095190 zastupanog po punomoćniku Gordana Rubčić; Vlado Rubčić</item>
    </izvorni_sadrzaj>
    <derivirana_varijabla naziv="DomainObject.Predmet.ProtuStrankaListFormatedOIB_1">
      <item>FIGOPADO d.o.o., OIB 76468095190 zastupanog po punomoćniku Gordana Rubčić; Vlado Rubčić</item>
    </derivirana_varijabla>
  </DomainObject.Predmet.ProtuStrankaListFormatedOIB>
  <DomainObject.Predmet.ProtuStrankaListFormatedWithAdress>
    <izvorni_sadrzaj>
      <item>FIGOPADO d.o.o., Perkovčeva 42, 10430 Samobor zastupanog po punomoćniku Gordana Rubčić; Vlado Rubčić</item>
    </izvorni_sadrzaj>
    <derivirana_varijabla naziv="DomainObject.Predmet.ProtuStrankaListFormatedWithAdress_1">
      <item>FIGOPADO d.o.o., Perkovčeva 42, 10430 Samobor zastupanog po punomoćniku Gordana Rubčić; Vlado Rubčić</item>
    </derivirana_varijabla>
  </DomainObject.Predmet.ProtuStrankaListFormatedWithAdress>
  <DomainObject.Predmet.ProtuStrankaListFormatedWithAdressOIB>
    <izvorni_sadrzaj>
      <item>FIGOPADO d.o.o., OIB 76468095190, Perkovčeva 42, 10430 Samobor zastupanog po punomoćniku Gordana Rubčić; Vlado Rubčić</item>
    </izvorni_sadrzaj>
    <derivirana_varijabla naziv="DomainObject.Predmet.ProtuStrankaListFormatedWithAdressOIB_1">
      <item>FIGOPADO d.o.o., OIB 76468095190, Perkovčeva 42, 10430 Samobor zastupanog po punomoćniku Gordana Rubčić; Vlado Rubčić</item>
    </derivirana_varijabla>
  </DomainObject.Predmet.ProtuStrankaListFormatedWithAdressOIB>
  <DomainObject.Predmet.ProtuStrankaListNazivFormated>
    <izvorni_sadrzaj>
      <item>FIGOPADO d.o.o.</item>
    </izvorni_sadrzaj>
    <derivirana_varijabla naziv="DomainObject.Predmet.ProtuStrankaListNazivFormated_1">
      <item>FIGOPADO d.o.o.</item>
    </derivirana_varijabla>
  </DomainObject.Predmet.ProtuStrankaListNazivFormated>
  <DomainObject.Predmet.ProtuStrankaListNazivFormatedOIB>
    <izvorni_sadrzaj>
      <item>FIGOPADO d.o.o., OIB 76468095190</item>
    </izvorni_sadrzaj>
    <derivirana_varijabla naziv="DomainObject.Predmet.ProtuStrankaListNazivFormatedOIB_1">
      <item>FIGOPADO d.o.o., OIB 76468095190</item>
    </derivirana_varijabla>
  </DomainObject.Predmet.ProtuStrankaListNazivFormatedOIB>
  <DomainObject.Predmet.OstaliListFormated>
    <izvorni_sadrzaj>
      <item>Gordana Rubčić punomoćnik sudionika u postupku FIGOPADO d.o.o.</item>
      <item>Vlado Rubčić punomoćnik sudionika u postupku FIGOPADO d.o.o.</item>
    </izvorni_sadrzaj>
    <derivirana_varijabla naziv="DomainObject.Predmet.OstaliListFormated_1">
      <item>Gordana Rubčić punomoćnik sudionika u postupku FIGOPADO d.o.o.</item>
      <item>Vlado Rubčić punomoćnik sudionika u postupku FIGOPADO d.o.o.</item>
    </derivirana_varijabla>
  </DomainObject.Predmet.OstaliListFormated>
  <DomainObject.Predmet.OstaliListFormatedOIB>
    <izvorni_sadrzaj>
      <item>Gordana Rubčić, OIB 01652153734 punomoćnik sudionika u postupku FIGOPADO d.o.o.</item>
      <item>Vlado Rubčić, OIB 78462340909 punomoćnik sudionika u postupku FIGOPADO d.o.o.</item>
    </izvorni_sadrzaj>
    <derivirana_varijabla naziv="DomainObject.Predmet.OstaliListFormatedOIB_1">
      <item>Gordana Rubčić, OIB 01652153734 punomoćnik sudionika u postupku FIGOPADO d.o.o.</item>
      <item>Vlado Rubčić, OIB 78462340909 punomoćnik sudionika u postupku FIGOPADO d.o.o.</item>
    </derivirana_varijabla>
  </DomainObject.Predmet.OstaliListFormatedOIB>
  <DomainObject.Predmet.OstaliListFormatedWithAdress>
    <izvorni_sadrzaj>
      <item>Gordana Rubčić, Perkovčeva 42, 10430 Samobor punomoćnik sudionika u postupku FIGOPADO d.o.o.</item>
      <item>Vlado Rubčić, Zagrebačka 1, 10430 Samobor punomoćnik sudionika u postupku FIGOPADO d.o.o.</item>
    </izvorni_sadrzaj>
    <derivirana_varijabla naziv="DomainObject.Predmet.OstaliListFormatedWithAdress_1">
      <item>Gordana Rubčić, Perkovčeva 42, 10430 Samobor punomoćnik sudionika u postupku FIGOPADO d.o.o.</item>
      <item>Vlado Rubčić, Zagrebačka 1, 10430 Samobor punomoćnik sudionika u postupku FIGOPADO d.o.o.</item>
    </derivirana_varijabla>
  </DomainObject.Predmet.OstaliListFormatedWithAdress>
  <DomainObject.Predmet.OstaliListFormatedWithAdressOIB>
    <izvorni_sadrzaj>
      <item>Gordana Rubčić, OIB 01652153734, Perkovčeva 42, 10430 Samobor punomoćnik sudionika u postupku FIGOPADO d.o.o.</item>
      <item>Vlado Rubčić, OIB 78462340909, Zagrebačka 1, 10430 Samobor punomoćnik sudionika u postupku FIGOPADO d.o.o.</item>
    </izvorni_sadrzaj>
    <derivirana_varijabla naziv="DomainObject.Predmet.OstaliListFormatedWithAdressOIB_1">
      <item>Gordana Rubčić, OIB 01652153734, Perkovčeva 42, 10430 Samobor punomoćnik sudionika u postupku FIGOPADO d.o.o.</item>
      <item>Vlado Rubčić, OIB 78462340909, Zagrebačka 1, 10430 Samobor punomoćnik sudionika u postupku FIGOPADO d.o.o.</item>
    </derivirana_varijabla>
  </DomainObject.Predmet.OstaliListFormatedWithAdressOIB>
  <DomainObject.Predmet.OstaliListNazivFormated>
    <izvorni_sadrzaj>
      <item>Gordana Rubčić</item>
      <item>Vlado Rubčić</item>
    </izvorni_sadrzaj>
    <derivirana_varijabla naziv="DomainObject.Predmet.OstaliListNazivFormated_1">
      <item>Gordana Rubčić</item>
      <item>Vlado Rubčić</item>
    </derivirana_varijabla>
  </DomainObject.Predmet.OstaliListNazivFormated>
  <DomainObject.Predmet.OstaliListNazivFormatedOIB>
    <izvorni_sadrzaj>
      <item>Gordana Rubčić, OIB 01652153734</item>
      <item>Vlado Rubčić, OIB 78462340909</item>
    </izvorni_sadrzaj>
    <derivirana_varijabla naziv="DomainObject.Predmet.OstaliListNazivFormatedOIB_1">
      <item>Gordana Rubčić, OIB 01652153734</item>
      <item>Vlado Rubčić, OIB 78462340909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FIGOPADO d.o.o.</izvorni_sadrzaj>
    <derivirana_varijabla naziv="DomainObject.Predmet.ProtustrankaIDrugi_1">FIGOPADO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FIGOPADO d.o.o., OIB 76468095190, Perkovčeva 42, 10430 Samobor</izvorni_sadrzaj>
    <derivirana_varijabla naziv="DomainObject.Predmet.ProtustrankaIDrugiAdressOIB_1">FIGOPADO d.o.o., OIB 76468095190, Perkovčeva 42,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FIGOPADO d.o.o.</item>
      <item>Gordana Rubčić</item>
      <item>Vlado Rubčić</item>
    </izvorni_sadrzaj>
    <derivirana_varijabla naziv="DomainObject.Predmet.SudioniciListNaziv_1">
      <item>FINA Regionalni centar Zagreb</item>
      <item>FIGOPADO d.o.o.</item>
      <item>Gordana Rubčić</item>
      <item>Vlado Rubčić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FIGOPADO d.o.o., OIB 76468095190, Perkovčeva 42,10430 Samobor</item>
      <item>Gordana Rubčić, OIB 01652153734, Perkovčeva 42,10430 Samobor</item>
      <item>Vlado Rubčić, OIB 78462340909, Zagrebačka 1,10430 Samobor</item>
    </izvorni_sadrzaj>
    <derivirana_varijabla naziv="DomainObject.Predmet.SudioniciListAdressOIB_1">
      <item>FINA Regionalni centar Zagreb, OIB 85821130368, Trg svibanjskih žrtava 1995. br. 1,10000 Zagreb</item>
      <item>FIGOPADO d.o.o., OIB 76468095190, Perkovčeva 42,10430 Samobor</item>
      <item>Gordana Rubčić, OIB 01652153734, Perkovčeva 42,10430 Samobor</item>
      <item>Vlado Rubčić, OIB 78462340909, Zagrebačka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76468095190</item>
      <item>, OIB 01652153734</item>
      <item>, OIB 78462340909</item>
    </izvorni_sadrzaj>
    <derivirana_varijabla naziv="DomainObject.Predmet.SudioniciListNazivOIB_1">
      <item>, OIB 85821130368</item>
      <item>, OIB 76468095190</item>
      <item>, OIB 01652153734</item>
      <item>, OIB 78462340909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1336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2016-01-05T10:36:00Z</dcterms:created>
  <dc:creator>Draženka Prpić</dc:creator>
  <cp:lastModifiedBy>Draženka Prpić</cp:lastModifiedBy>
  <cp:lastPrinted>2016-01-05T10:39:00Z</cp:lastPrinted>
  <dcterms:modified xmlns:xsi="http://www.w3.org/2001/XMLSchema-instance" xsi:type="dcterms:W3CDTF">2016-01-05T10:39:00Z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