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f4e2" w14:paraId="541f4e2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CF5F73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CF5F73">
              <w:rPr>
                <w:lang w:eastAsia="hr-HR" w:val="hr-HR"/>
              </w:rPr>
              <w:t>54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CF5F73">
        <w:rPr>
          <w:lang w:val="hr-HR"/>
        </w:rPr>
        <w:t xml:space="preserve">OBITELJSKA TVRTKA GAŠPARIĆ </w:t>
      </w:r>
      <w:r w:rsidR="005011BC">
        <w:rPr>
          <w:lang w:val="hr-HR"/>
        </w:rPr>
        <w:t>d.o.o.</w:t>
      </w:r>
      <w:r w:rsidR="00CF5F73">
        <w:rPr>
          <w:lang w:val="hr-HR"/>
        </w:rPr>
        <w:t xml:space="preserve"> u likvidaciji</w:t>
      </w:r>
      <w:r w:rsidRPr="00071235">
        <w:rPr>
          <w:lang w:val="hr-HR"/>
        </w:rPr>
        <w:t xml:space="preserve">, </w:t>
      </w:r>
      <w:r w:rsidR="00CF5F73">
        <w:rPr>
          <w:lang w:val="hr-HR"/>
        </w:rPr>
        <w:t>Čakovec</w:t>
      </w:r>
      <w:r w:rsidR="005A6949">
        <w:rPr>
          <w:lang w:val="hr-HR"/>
        </w:rPr>
        <w:t xml:space="preserve">, </w:t>
      </w:r>
      <w:r w:rsidR="00CF5F73">
        <w:rPr>
          <w:lang w:val="hr-HR"/>
        </w:rPr>
        <w:t>Trnavska 1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CF5F73" w:rsidRPr="00CF5F73">
        <w:rPr>
          <w:lang w:val="hr-HR"/>
        </w:rPr>
        <w:t>59356231705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CF5F73">
        <w:rPr>
          <w:lang w:val="hr-HR"/>
        </w:rPr>
        <w:t>8</w:t>
      </w:r>
      <w:r w:rsidRPr="00071235">
        <w:rPr>
          <w:lang w:val="hr-HR"/>
        </w:rPr>
        <w:t xml:space="preserve">. </w:t>
      </w:r>
      <w:r w:rsidR="00CF5F73">
        <w:rPr>
          <w:lang w:val="hr-HR"/>
        </w:rPr>
        <w:t xml:space="preserve">veljače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D53D0A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CF5F73">
        <w:rPr>
          <w:lang w:val="hr-HR"/>
        </w:rPr>
        <w:t>OBITELJSKA TVRTKA GAŠPARIĆ d.o.o. u likvidaciji</w:t>
      </w:r>
      <w:r w:rsidR="00CF5F73" w:rsidRPr="00071235">
        <w:rPr>
          <w:lang w:val="hr-HR"/>
        </w:rPr>
        <w:t xml:space="preserve">, </w:t>
      </w:r>
      <w:r w:rsidR="00CF5F73">
        <w:rPr>
          <w:lang w:val="hr-HR"/>
        </w:rPr>
        <w:t xml:space="preserve">Čakovec, Trnavska 1, </w:t>
      </w:r>
      <w:r w:rsidR="00CF5F73" w:rsidRPr="00071235">
        <w:rPr>
          <w:lang w:val="hr-HR"/>
        </w:rPr>
        <w:t xml:space="preserve">OIB: </w:t>
      </w:r>
      <w:r w:rsidR="00CF5F73" w:rsidRPr="00CF5F73">
        <w:rPr>
          <w:lang w:val="hr-HR"/>
        </w:rPr>
        <w:t>59356231705</w:t>
      </w:r>
      <w:r w:rsidRPr="00071235">
        <w:rPr>
          <w:lang w:val="hr-HR"/>
        </w:rPr>
        <w:t xml:space="preserve">, iznosi </w:t>
      </w:r>
      <w:r w:rsidR="00CF5F73">
        <w:rPr>
          <w:lang w:val="hr-HR"/>
        </w:rPr>
        <w:t>8.868,42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CF5F73">
        <w:rPr>
          <w:lang w:val="hr-HR"/>
        </w:rPr>
        <w:t>Tomo Gašparić, Čakovec, Trnavska 1</w:t>
      </w:r>
      <w:r w:rsidR="004A48E6">
        <w:rPr>
          <w:lang w:val="hr-HR"/>
        </w:rPr>
        <w:t>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CF5F73">
        <w:rPr>
          <w:lang w:val="hr-HR"/>
        </w:rPr>
        <w:t>93182562822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CF5F73">
        <w:rPr>
          <w:lang w:val="hr-HR"/>
        </w:rPr>
        <w:t>54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CF5F73">
        <w:rPr>
          <w:lang w:val="hr-HR"/>
        </w:rPr>
        <w:t>7</w:t>
      </w:r>
      <w:r w:rsidR="005C4196" w:rsidRPr="00071235">
        <w:rPr>
          <w:lang w:val="hr-HR"/>
        </w:rPr>
        <w:t xml:space="preserve">. </w:t>
      </w:r>
      <w:r w:rsidR="00CF5F73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CF5F73">
        <w:rPr>
          <w:lang w:val="hr-HR"/>
        </w:rPr>
        <w:t>OBITELJSKA TVRTKA GAŠPARIĆ d.o.o. u likvidaciji</w:t>
      </w:r>
      <w:r w:rsidR="00CF5F73" w:rsidRPr="00071235">
        <w:rPr>
          <w:lang w:val="hr-HR"/>
        </w:rPr>
        <w:t xml:space="preserve">, </w:t>
      </w:r>
      <w:r w:rsidR="00CF5F73">
        <w:rPr>
          <w:lang w:val="hr-HR"/>
        </w:rPr>
        <w:t xml:space="preserve">Čakovec, Trnavska 1, </w:t>
      </w:r>
      <w:r w:rsidR="00CF5F73" w:rsidRPr="00071235">
        <w:rPr>
          <w:lang w:val="hr-HR"/>
        </w:rPr>
        <w:t xml:space="preserve">OIB: </w:t>
      </w:r>
      <w:r w:rsidR="00CF5F73" w:rsidRPr="00CF5F73">
        <w:rPr>
          <w:lang w:val="hr-HR"/>
        </w:rPr>
        <w:t>59356231705</w:t>
      </w:r>
      <w:r w:rsidR="005C4196" w:rsidRPr="00071235">
        <w:rPr>
          <w:lang w:val="hr-HR"/>
        </w:rPr>
        <w:t xml:space="preserve">, navodeći da dužnik na dan </w:t>
      </w:r>
      <w:r w:rsidR="00CF5F73">
        <w:rPr>
          <w:lang w:val="hr-HR"/>
        </w:rPr>
        <w:t>31</w:t>
      </w:r>
      <w:r w:rsidR="009D534A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CF5F73">
        <w:rPr>
          <w:lang w:val="hr-HR"/>
        </w:rPr>
        <w:t>8.868,42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CF5F73">
        <w:rPr>
          <w:lang w:val="hr-HR"/>
        </w:rPr>
        <w:t>8</w:t>
      </w:r>
      <w:r w:rsidR="005C4196" w:rsidRPr="00071235">
        <w:rPr>
          <w:lang w:val="hr-HR"/>
        </w:rPr>
        <w:t xml:space="preserve">. </w:t>
      </w:r>
      <w:r w:rsidR="00CF5F73">
        <w:rPr>
          <w:lang w:val="hr-HR"/>
        </w:rPr>
        <w:t>veljače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 xml:space="preserve">- </w:t>
      </w:r>
      <w:r w:rsidR="00CF5F73">
        <w:rPr>
          <w:lang w:val="hr-HR"/>
        </w:rPr>
        <w:t>likvidator</w:t>
      </w:r>
      <w:r>
        <w:rPr>
          <w:lang w:val="hr-HR"/>
        </w:rPr>
        <w:t xml:space="preserve">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1D6" w:rsidRPr="00D321D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CF5F73">
      <w:rPr>
        <w:lang w:val="hr-HR"/>
      </w:rPr>
      <w:t>54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0A3ACC"/>
    <w:rsid w:val="001163CC"/>
    <w:rsid w:val="00124D53"/>
    <w:rsid w:val="00133BA2"/>
    <w:rsid w:val="00136C8E"/>
    <w:rsid w:val="0015045D"/>
    <w:rsid w:val="00166D7D"/>
    <w:rsid w:val="001704F0"/>
    <w:rsid w:val="001A6BE3"/>
    <w:rsid w:val="001C2403"/>
    <w:rsid w:val="00230866"/>
    <w:rsid w:val="00267AE2"/>
    <w:rsid w:val="00302D85"/>
    <w:rsid w:val="0030455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02729"/>
    <w:rsid w:val="007918A8"/>
    <w:rsid w:val="007B76BA"/>
    <w:rsid w:val="008229E5"/>
    <w:rsid w:val="00863DAB"/>
    <w:rsid w:val="008836F2"/>
    <w:rsid w:val="00904184"/>
    <w:rsid w:val="00935EAD"/>
    <w:rsid w:val="00962609"/>
    <w:rsid w:val="0097353F"/>
    <w:rsid w:val="009B38B2"/>
    <w:rsid w:val="009D534A"/>
    <w:rsid w:val="009E3B6A"/>
    <w:rsid w:val="009F477F"/>
    <w:rsid w:val="009F561C"/>
    <w:rsid w:val="00A301C7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809DC"/>
    <w:rsid w:val="00CB33FE"/>
    <w:rsid w:val="00CF0E85"/>
    <w:rsid w:val="00CF5F73"/>
    <w:rsid w:val="00D10E22"/>
    <w:rsid w:val="00D321D6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2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2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OBITELJSKA TVRTKA GAŠPARIĆ društvo s ograničenom odgovornošću u likvidaciji zastupanog po punomoćniku Tomo Gašparić</izvorni_sadrzaj>
    <derivirana_varijabla naziv="DomainObject.Predmet.ProtustrankaFormated_1">  OBITELJSKA TVRTKA GAŠPARIĆ društvo s ograničenom odgovornošću u likvidaciji zastupanog po punomoćniku Tomo Gašparić</derivirana_varijabla>
  </DomainObject.Predmet.ProtustrankaFormated>
  <DomainObject.Predmet.ProtustrankaFormatedOIB>
    <izvorni_sadrzaj>  OBITELJSKA TVRTKA GAŠPARIĆ društvo s ograničenom odgovornošću u likvidaciji, OIB 59356231705 zastupanog po punomoćniku Tomo Gašparić</izvorni_sadrzaj>
    <derivirana_varijabla naziv="DomainObject.Predmet.ProtustrankaFormatedOIB_1">  OBITELJSKA TVRTKA GAŠPARIĆ društvo s ograničenom odgovornošću u likvidaciji, OIB 59356231705 zastupanog po punomoćniku Tomo Gašparić</derivirana_varijabla>
  </DomainObject.Predmet.ProtustrankaFormatedOIB>
  <DomainObject.Predmet.ProtustrankaFormatedWithAdress>
    <izvorni_sadrzaj> OBITELJSKA TVRTKA GAŠPARIĆ društvo s ograničenom odgovornošću u likvidaciji, Trnavska 1, 40000 Čakovec zastupanog po punomoćniku Tomo Gašparić</izvorni_sadrzaj>
    <derivirana_varijabla naziv="DomainObject.Predmet.ProtustrankaFormatedWithAdress_1"> OBITELJSKA TVRTKA GAŠPARIĆ društvo s ograničenom odgovornošću u likvidaciji, Trnavska 1, 40000 Čakovec zastupanog po punomoćniku Tomo Gašparić</derivirana_varijabla>
  </DomainObject.Predmet.ProtustrankaFormatedWithAdress>
  <DomainObject.Predmet.ProtustrankaFormatedWithAdressOIB>
    <izvorni_sadrzaj> OBITELJSKA TVRTKA GAŠPARIĆ društvo s ograničenom odgovornošću u likvidaciji, OIB 59356231705, Trnavska 1, 40000 Čakovec zastupanog po punomoćniku Tomo Gašparić</izvorni_sadrzaj>
    <derivirana_varijabla naziv="DomainObject.Predmet.ProtustrankaFormatedWithAdressOIB_1"> OBITELJSKA TVRTKA GAŠPARIĆ društvo s ograničenom odgovornošću u likvidaciji, OIB 59356231705, Trnavska 1, 40000 Čakovec zastupanog po punomoćniku Tomo Gašparić</derivirana_varijabla>
  </DomainObject.Predmet.ProtustrankaFormatedWithAdressOIB>
  <DomainObject.Predmet.ProtustrankaWithAdress>
    <izvorni_sadrzaj>OBITELJSKA TVRTKA GAŠPARIĆ društvo s ograničenom odgovornošću u likvidaciji Trnavska 1, 40000 Čakovec</izvorni_sadrzaj>
    <derivirana_varijabla naziv="DomainObject.Predmet.ProtustrankaWithAdress_1">OBITELJSKA TVRTKA GAŠPARIĆ društvo s ograničenom odgovornošću u likvidaciji Trnavska 1, 40000 Čakovec</derivirana_varijabla>
  </DomainObject.Predmet.ProtustrankaWithAdress>
  <DomainObject.Predmet.ProtustrankaWithAdressOIB>
    <izvorni_sadrzaj>OBITELJSKA TVRTKA GAŠPARIĆ društvo s ograničenom odgovornošću u likvidaciji, OIB 59356231705, Trnavska 1, 40000 Čakovec</izvorni_sadrzaj>
    <derivirana_varijabla naziv="DomainObject.Predmet.ProtustrankaWithAdressOIB_1">OBITELJSKA TVRTKA GAŠPARIĆ društvo s ograničenom odgovornošću u likvidaciji, OIB 59356231705, Trnavska 1, 40000 Čakovec</derivirana_varijabla>
  </DomainObject.Predmet.ProtustrankaWithAdressOIB>
  <DomainObject.Predmet.ProtustrankaNazivFormated>
    <izvorni_sadrzaj>OBITELJSKA TVRTKA GAŠPARIĆ društvo s ograničenom odgovornošću u likvidaciji</izvorni_sadrzaj>
    <derivirana_varijabla naziv="DomainObject.Predmet.ProtustrankaNazivFormated_1">OBITELJSKA TVRTKA GAŠPARIĆ društvo s ograničenom odgovornošću u likvidaciji</derivirana_varijabla>
  </DomainObject.Predmet.ProtustrankaNazivFormated>
  <DomainObject.Predmet.ProtustrankaNazivFormatedOIB>
    <izvorni_sadrzaj>OBITELJSKA TVRTKA GAŠPARIĆ društvo s ograničenom odgovornošću u likvidaciji, OIB 59356231705</izvorni_sadrzaj>
    <derivirana_varijabla naziv="DomainObject.Predmet.ProtustrankaNazivFormatedOIB_1">OBITELJSKA TVRTKA GAŠPARIĆ društvo s ograničenom odgovornošću u likvidaciji, OIB 59356231705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8868.42</izvorni_sadrzaj>
    <derivirana_varijabla naziv="DomainObject.Predmet.TrenutnaVrijednost_1">8868.42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OBITELJSKA TVRTKA GAŠPARIĆ društvo s ograničenom odgovornošću u likvidaciji zastupanog po punomoćniku Tomo Gašparić</item>
    </izvorni_sadrzaj>
    <derivirana_varijabla naziv="DomainObject.Predmet.ProtuStrankaListFormated_1">
      <item>OBITELJSKA TVRTKA GAŠPARIĆ društvo s ograničenom odgovornošću u likvidaciji zastupanog po punomoćniku Tomo Gašparić</item>
    </derivirana_varijabla>
  </DomainObject.Predmet.ProtuStrankaListFormated>
  <DomainObject.Predmet.ProtuStrankaListFormatedOIB>
    <izvorni_sadrzaj>
      <item>OBITELJSKA TVRTKA GAŠPARIĆ društvo s ograničenom odgovornošću u likvidaciji, OIB 59356231705 zastupanog po punomoćniku Tomo Gašparić</item>
    </izvorni_sadrzaj>
    <derivirana_varijabla naziv="DomainObject.Predmet.ProtuStrankaListFormatedOIB_1">
      <item>OBITELJSKA TVRTKA GAŠPARIĆ društvo s ograničenom odgovornošću u likvidaciji, OIB 59356231705 zastupanog po punomoćniku Tomo Gašparić</item>
    </derivirana_varijabla>
  </DomainObject.Predmet.ProtuStrankaListFormatedOIB>
  <DomainObject.Predmet.ProtuStrankaListFormatedWithAdress>
    <izvorni_sadrzaj>
      <item>OBITELJSKA TVRTKA GAŠPARIĆ društvo s ograničenom odgovornošću u likvidaciji, Trnavska 1, 40000 Čakovec zastupanog po punomoćniku Tomo Gašparić</item>
    </izvorni_sadrzaj>
    <derivirana_varijabla naziv="DomainObject.Predmet.ProtuStrankaListFormatedWithAdress_1">
      <item>OBITELJSKA TVRTKA GAŠPARIĆ društvo s ograničenom odgovornošću u likvidaciji, Trnavska 1, 40000 Čakovec zastupanog po punomoćniku Tomo Gašparić</item>
    </derivirana_varijabla>
  </DomainObject.Predmet.ProtuStrankaListFormatedWithAdress>
  <DomainObject.Predmet.ProtuStrankaListFormatedWithAdressOIB>
    <izvorni_sadrzaj>
      <item>OBITELJSKA TVRTKA GAŠPARIĆ društvo s ograničenom odgovornošću u likvidaciji, OIB 59356231705, Trnavska 1, 40000 Čakovec zastupanog po punomoćniku Tomo Gašparić</item>
    </izvorni_sadrzaj>
    <derivirana_varijabla naziv="DomainObject.Predmet.ProtuStrankaListFormatedWithAdressOIB_1">
      <item>OBITELJSKA TVRTKA GAŠPARIĆ društvo s ograničenom odgovornošću u likvidaciji, OIB 59356231705, Trnavska 1, 40000 Čakovec zastupanog po punomoćniku Tomo Gašparić</item>
    </derivirana_varijabla>
  </DomainObject.Predmet.ProtuStrankaListFormatedWithAdressOIB>
  <DomainObject.Predmet.ProtuStrankaListNazivFormated>
    <izvorni_sadrzaj>
      <item>OBITELJSKA TVRTKA GAŠPARIĆ društvo s ograničenom odgovornošću u likvidaciji</item>
    </izvorni_sadrzaj>
    <derivirana_varijabla naziv="DomainObject.Predmet.ProtuStrankaListNazivFormated_1">
      <item>OBITELJSKA TVRTKA GAŠPARIĆ društvo s ograničenom odgovornošću u likvidaciji</item>
    </derivirana_varijabla>
  </DomainObject.Predmet.ProtuStrankaListNazivFormated>
  <DomainObject.Predmet.ProtuStrankaListNazivFormatedOIB>
    <izvorni_sadrzaj>
      <item>OBITELJSKA TVRTKA GAŠPARIĆ društvo s ograničenom odgovornošću u likvidaciji, OIB 59356231705</item>
    </izvorni_sadrzaj>
    <derivirana_varijabla naziv="DomainObject.Predmet.ProtuStrankaListNazivFormatedOIB_1">
      <item>OBITELJSKA TVRTKA GAŠPARIĆ društvo s ograničenom odgovornošću u likvidaciji, OIB 59356231705</item>
    </derivirana_varijabla>
  </DomainObject.Predmet.ProtuStrankaListNazivFormatedOIB>
  <DomainObject.Predmet.OstaliListFormated>
    <izvorni_sadrzaj>
      <item>Sudski registar</item>
      <item>Tomo Gašparić punomoćnik sudionika u postupku OBITELJSKA TVRTKA GAŠPARIĆ društvo s ograničenom odgovornošću u likvidaciji</item>
      <item>Županijsko državno odvjetništvo</item>
      <item>Porezna uprava - Područni ured Čakovec</item>
    </izvorni_sadrzaj>
    <derivirana_varijabla naziv="DomainObject.Predmet.OstaliListFormated_1">
      <item>Sudski registar</item>
      <item>Tomo Gašparić punomoćnik sudionika u postupku OBITELJSKA TVRTKA GAŠPARIĆ društvo s ograničenom odgovornošću u likvidaciji</item>
      <item>Županijsko državno odvjetništvo</item>
      <item>Porezna uprava - Područni ured Čakovec</item>
    </derivirana_varijabla>
  </DomainObject.Predmet.OstaliListFormated>
  <DomainObject.Predmet.OstaliListFormatedOIB>
    <izvorni_sadrzaj>
      <item>Sudski registar</item>
      <item>Tomo Gašparić, OIB 93182562822 punomoćnik sudionika u postupku OBITELJSKA TVRTKA GAŠPARIĆ društvo s ograničenom odgovornošću u likvidaciji</item>
      <item>Županijsko državno odvjetništvo</item>
      <item>Porezna uprava - Područni ured Čakovec</item>
    </izvorni_sadrzaj>
    <derivirana_varijabla naziv="DomainObject.Predmet.OstaliListFormatedOIB_1">
      <item>Sudski registar</item>
      <item>Tomo Gašparić, OIB 93182562822 punomoćnik sudionika u postupku OBITELJSKA TVRTKA GAŠPARIĆ društvo s ograničenom odgovornošću u likvidaciji</item>
      <item>Županijsko državno odvjetništvo</item>
      <item>Porezna uprava - Područni ured Čakovec</item>
    </derivirana_varijabla>
  </DomainObject.Predmet.OstaliListFormatedOIB>
  <DomainObject.Predmet.OstaliListFormatedWithAdress>
    <izvorni_sadrzaj>
      <item>Sudski registar</item>
      <item>Tomo Gašparić, Trnavska 1, 40000 Čakovec punomoćnik sudionika u postupku OBITELJSKA TVRTKA GAŠPARIĆ društvo s ograničenom odgovornošću u likvidaciji</item>
      <item>Županijsko državno odvjetništvo</item>
      <item>Porezna uprava - Područni ured Čakovec, O. Keršovanija 11, 40000 Čakovec</item>
    </izvorni_sadrzaj>
    <derivirana_varijabla naziv="DomainObject.Predmet.OstaliListFormatedWithAdress_1">
      <item>Sudski registar</item>
      <item>Tomo Gašparić, Trnavska 1, 40000 Čakovec punomoćnik sudionika u postupku OBITELJSKA TVRTKA GAŠPARIĆ društvo s ograničenom odgovornošću u likvidaciji</item>
      <item>Županijsko državno odvjetništvo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Tomo Gašparić, OIB 93182562822, Trnavska 1, 40000 Čakovec punomoćnik sudionika u postupku OBITELJSKA TVRTKA GAŠPARIĆ društvo s ograničenom odgovornošću u likvidaciji</item>
      <item>Županijsko državno odvjetništvo</item>
      <item>Porezna uprava - Područni ured Čakovec, O. Keršovanija 11, 40000 Čakovec</item>
    </izvorni_sadrzaj>
    <derivirana_varijabla naziv="DomainObject.Predmet.OstaliListFormatedWithAdressOIB_1">
      <item>Sudski registar</item>
      <item>Tomo Gašparić, OIB 93182562822, Trnavska 1, 40000 Čakovec punomoćnik sudionika u postupku OBITELJSKA TVRTKA GAŠPARIĆ društvo s ograničenom odgovornošću u likvidaciji</item>
      <item>Županijsko državno odvjetništvo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Tomo Gašparić</item>
      <item>Županijsko državno odvjetništvo</item>
      <item>Porezna uprava - Područni ured Čakovec</item>
    </izvorni_sadrzaj>
    <derivirana_varijabla naziv="DomainObject.Predmet.OstaliListNazivFormated_1">
      <item>Sudski registar</item>
      <item>Tomo Gašparić</item>
      <item>Županijsko državno odvjetništvo</item>
      <item>Porezna uprava - Područni ured Čakovec</item>
    </derivirana_varijabla>
  </DomainObject.Predmet.OstaliListNazivFormated>
  <DomainObject.Predmet.OstaliListNazivFormatedOIB>
    <izvorni_sadrzaj>
      <item>Sudski registar</item>
      <item>Tomo Gašparić, OIB 93182562822</item>
      <item>Županijsko državno odvjetništvo</item>
      <item>Porezna uprava - Područni ured Čakovec</item>
    </izvorni_sadrzaj>
    <derivirana_varijabla naziv="DomainObject.Predmet.OstaliListNazivFormatedOIB_1">
      <item>Sudski registar</item>
      <item>Tomo Gašparić, OIB 93182562822</item>
      <item>Županijsko državno odvjetništvo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OBITELJSKA TVRTKA GAŠPARIĆ društvo s ograničenom odgovornošću u likvidaciji</izvorni_sadrzaj>
    <derivirana_varijabla naziv="DomainObject.Predmet.ProtustrankaIDrugi_1">OBITELJSKA TVRTKA GAŠPARIĆ društvo s ograničenom odgovornošću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OBITELJSKA TVRTKA GAŠPARIĆ društvo s ograničenom odgovornošću u likvidaciji, OIB 59356231705, Trnavska 1, 40000 Čakovec</izvorni_sadrzaj>
    <derivirana_varijabla naziv="DomainObject.Predmet.ProtustrankaIDrugiAdressOIB_1">OBITELJSKA TVRTKA GAŠPARIĆ društvo s ograničenom odgovornošću u likvidaciji, OIB 59356231705, Trnavska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OBITELJSKA TVRTKA GAŠPARIĆ društvo s ograničenom odgovornošću u likvidaciji</item>
      <item>Sudski registar</item>
      <item>Tomo Gašparić</item>
      <item>Županijsko državno odvjetništvo</item>
      <item>Porezna uprava - Područni ured Čakovec</item>
    </izvorni_sadrzaj>
    <derivirana_varijabla naziv="DomainObject.Predmet.SudioniciListNaziv_1">
      <item>Financijska agencija</item>
      <item>OBITELJSKA TVRTKA GAŠPARIĆ društvo s ograničenom odgovornošću u likvidaciji</item>
      <item>Sudski registar</item>
      <item>Tomo Gašparić</item>
      <item>Županijsko državno odvjetništvo</item>
      <item>Porezna uprava - Područni ured Čakovec</item>
    </derivirana_varijabla>
  </DomainObject.Predmet.SudioniciListNaziv>
  <DomainObject.Predmet.SudioniciListAdressOIB>
    <izvorni_sadrzaj>
      <item>Financijska agencija, OIB 85821130368, Ulica grada Vukovara 70,10000 Zagreb</item>
      <item>OBITELJSKA TVRTKA GAŠPARIĆ društvo s ograničenom odgovornošću u likvidaciji, OIB 59356231705, Trnavska 1,40000 Čakovec</item>
      <item>Sudski registar</item>
      <item>Tomo Gašparić, OIB 93182562822, Trnavska 1,40000 Čakovec</item>
      <item>Županijsko državno odvjetništvo</item>
      <item>Porezna uprava - Područni ured Čakovec, O. Keršovanija 11,40000 Čakovec</item>
    </izvorni_sadrzaj>
    <derivirana_varijabla naziv="DomainObject.Predmet.SudioniciListAdressOIB_1">
      <item>Financijska agencija, OIB 85821130368, Ulica grada Vukovara 70,10000 Zagreb</item>
      <item>OBITELJSKA TVRTKA GAŠPARIĆ društvo s ograničenom odgovornošću u likvidaciji, OIB 59356231705, Trnavska 1,40000 Čakovec</item>
      <item>Sudski registar</item>
      <item>Tomo Gašparić, OIB 93182562822, Trnavska 1,40000 Čakovec</item>
      <item>Županijsko državno odvjetništvo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59356231705</item>
      <item>, OIB null</item>
      <item>, OIB 93182562822</item>
      <item>, OIB null</item>
      <item>, OIB null</item>
    </izvorni_sadrzaj>
    <derivirana_varijabla naziv="DomainObject.Predmet.SudioniciListNazivOIB_1">
      <item>, OIB 85821130368</item>
      <item>, OIB 59356231705</item>
      <item>, OIB null</item>
      <item>, OIB 93182562822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45D11-BFA2-49FB-A34A-00A37C67A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2652</properties:Characters>
  <properties:Lines>80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2018-02-08T12:08:00Z</dcterms:created>
  <dc:creator>Katarina Breški</dc:creator>
  <cp:lastModifiedBy>Nevenka Vuković</cp:lastModifiedBy>
  <cp:lastPrinted>2018-02-08T12:18:00Z</cp:lastPrinted>
  <dcterms:modified xmlns:xsi="http://www.w3.org/2001/XMLSchema-instance" xsi:type="dcterms:W3CDTF">2018-02-08T12:18:00Z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