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05ae" w14:paraId="3e105ae" w:rsidRDefault="008C610E" w:rsidP="00910611" w:rsidR="008C610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610E" w:rsidP="00910611" w:rsidR="008C610E">
      <w:r>
        <w:rPr>
          <w:rFonts w:eastAsia="MS Mincho"/>
        </w:rPr>
        <w:t xml:space="preserve">   REPUBLIKA HRVATSKA</w:t>
      </w:r>
    </w:p>
    <w:p w:rsidRDefault="008C610E" w:rsidP="00910611" w:rsidR="008C610E">
      <w:r>
        <w:rPr>
          <w:rFonts w:eastAsia="MS Mincho"/>
        </w:rPr>
        <w:t>TRGOVAČKI SUD U RIJECI</w:t>
      </w:r>
    </w:p>
    <w:p w:rsidRDefault="008C610E" w:rsidR="008C610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5A293A" w:rsidP="005A293A" w:rsidR="005A293A" w:rsidRPr="005A293A">
      <w:pPr>
        <w:jc w:val="both"/>
      </w:pPr>
      <w:r w:rsidRPr="005A293A">
        <w:tab/>
        <w:t xml:space="preserve">Trgovački sud u Rijeci, OIB 88785964957, po sucu pojedincu Danieli Korlević, </w:t>
      </w:r>
      <w:r>
        <w:t xml:space="preserve">u nastavku </w:t>
      </w:r>
      <w:r w:rsidRPr="005A293A">
        <w:t xml:space="preserve">postupka radi naknadne diobe </w:t>
      </w:r>
      <w:r w:rsidR="00F5572A" w:rsidRPr="00F5572A">
        <w:rPr>
          <w:b/>
        </w:rPr>
        <w:t>Stečajne mase iza MANJA TRGOVINA I GRADITELJSTVO d.o.o. Zagreb, Zdenački zavoj 14,</w:t>
      </w:r>
      <w:r w:rsidRPr="005A293A">
        <w:rPr>
          <w:b/>
        </w:rPr>
        <w:t xml:space="preserve"> </w:t>
      </w:r>
      <w:r w:rsidRPr="005A293A">
        <w:t xml:space="preserve">dana </w:t>
      </w:r>
      <w:r w:rsidR="009E561E">
        <w:t>17. siječnja 2018</w:t>
      </w:r>
      <w:r w:rsidRPr="005A293A">
        <w:t xml:space="preserve">. </w:t>
      </w:r>
      <w:r>
        <w:t>g</w:t>
      </w:r>
      <w:r w:rsidRPr="005A293A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A293A">
      <w:pPr>
        <w:jc w:val="center"/>
      </w:pPr>
      <w:r w:rsidRPr="005A293A">
        <w:t xml:space="preserve">r i j e š i o </w:t>
      </w:r>
      <w:r w:rsidR="008E4BEC" w:rsidRPr="005A293A">
        <w:t xml:space="preserve">  </w:t>
      </w:r>
      <w:r w:rsidR="008C691F" w:rsidRPr="005A293A">
        <w:t xml:space="preserve"> </w:t>
      </w:r>
      <w:r w:rsidRPr="005A293A"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9E561E">
        <w:t>a</w:t>
      </w:r>
      <w:r w:rsidRPr="00253D10">
        <w:t xml:space="preserve"> </w:t>
      </w:r>
      <w:r w:rsidR="009E561E">
        <w:t>je</w:t>
      </w:r>
      <w:r w:rsidR="0030222D" w:rsidRPr="00253D10">
        <w:t xml:space="preserve"> tražbin</w:t>
      </w:r>
      <w:r w:rsidR="009E561E">
        <w:t>a</w:t>
      </w:r>
      <w:r w:rsidR="0030222D" w:rsidRPr="00253D10">
        <w:t xml:space="preserve"> </w:t>
      </w:r>
      <w:r w:rsidR="00402E94">
        <w:t>stečajn</w:t>
      </w:r>
      <w:r w:rsidR="009E561E">
        <w:t>og</w:t>
      </w:r>
      <w:r w:rsidR="00402E94">
        <w:t xml:space="preserve"> </w:t>
      </w:r>
      <w:r w:rsidR="0030222D" w:rsidRPr="00253D10">
        <w:t xml:space="preserve">vjerovnika </w:t>
      </w:r>
      <w:r w:rsidR="005A293A">
        <w:t>viš</w:t>
      </w:r>
      <w:r w:rsidR="009E561E">
        <w:t>eg</w:t>
      </w:r>
      <w:r w:rsidR="005A293A">
        <w:t xml:space="preserve"> isplatn</w:t>
      </w:r>
      <w:r w:rsidR="009E561E">
        <w:t>og</w:t>
      </w:r>
      <w:r w:rsidR="005A293A">
        <w:t xml:space="preserve"> reda:</w:t>
      </w:r>
    </w:p>
    <w:p w:rsidRDefault="002B2B2A" w:rsidP="002B2B2A" w:rsidR="002B2B2A">
      <w:pPr>
        <w:jc w:val="both"/>
      </w:pPr>
    </w:p>
    <w:p w:rsidRDefault="005A293A" w:rsidP="005A293A" w:rsidR="005A293A" w:rsidRPr="005A293A">
      <w:pPr>
        <w:ind w:firstLine="709"/>
        <w:jc w:val="both"/>
        <w:rPr>
          <w:b/>
        </w:rPr>
      </w:pPr>
      <w:r w:rsidRPr="005A293A">
        <w:rPr>
          <w:b/>
        </w:rPr>
        <w:t>drugi viši isplatni red</w:t>
      </w:r>
    </w:p>
    <w:p w:rsidRDefault="009E561E" w:rsidP="009E561E" w:rsidR="009E561E">
      <w:pPr>
        <w:ind w:firstLine="709"/>
        <w:jc w:val="both"/>
      </w:pPr>
    </w:p>
    <w:p w:rsidRDefault="009E561E" w:rsidP="009E561E" w:rsidR="009E561E">
      <w:pPr>
        <w:ind w:firstLine="709"/>
        <w:jc w:val="both"/>
      </w:pPr>
      <w:r w:rsidRPr="009E561E">
        <w:t>HRVATSKE VODE, Zagreb</w:t>
      </w:r>
      <w:r w:rsidR="008C610E">
        <w:tab/>
      </w:r>
      <w:r w:rsidRPr="009E561E">
        <w:t xml:space="preserve"> </w:t>
      </w:r>
      <w:r>
        <w:tab/>
      </w:r>
      <w:r>
        <w:tab/>
      </w:r>
      <w:r>
        <w:tab/>
      </w:r>
      <w:r>
        <w:tab/>
      </w:r>
      <w:r>
        <w:tab/>
        <w:t>57.667,60 kn</w:t>
      </w:r>
    </w:p>
    <w:p w:rsidRDefault="009E561E" w:rsidP="005A293A" w:rsidR="009E561E">
      <w:pPr>
        <w:ind w:firstLine="709"/>
        <w:jc w:val="both"/>
      </w:pPr>
      <w:r w:rsidRPr="009E561E">
        <w:t xml:space="preserve">Ulica grada Vukovara 220, </w:t>
      </w:r>
    </w:p>
    <w:p w:rsidRDefault="009E561E" w:rsidP="005A293A" w:rsidR="005A293A" w:rsidRPr="009E561E">
      <w:pPr>
        <w:ind w:firstLine="709"/>
        <w:jc w:val="both"/>
      </w:pPr>
      <w:r w:rsidRPr="009E561E">
        <w:t>OIB 28921383001</w:t>
      </w:r>
    </w:p>
    <w:p w:rsidRDefault="009E561E" w:rsidP="004364A8" w:rsidR="00AB15DD">
      <w:pPr>
        <w:ind w:firstLine="709"/>
        <w:jc w:val="both"/>
      </w:pPr>
      <w:r>
        <w:t xml:space="preserve"> </w:t>
      </w:r>
    </w:p>
    <w:p w:rsidRDefault="00E1751E" w:rsidP="00C14A27" w:rsidR="00E1751E" w:rsidRPr="005A293A">
      <w:pPr>
        <w:jc w:val="center"/>
        <w:rPr>
          <w:lang w:eastAsia="en-US"/>
        </w:rPr>
      </w:pPr>
      <w:r w:rsidRPr="005A293A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9E561E">
        <w:rPr>
          <w:rFonts w:cs="Times New Roman" w:hAnsi="Times New Roman" w:ascii="Times New Roman"/>
          <w:sz w:val="24"/>
          <w:szCs w:val="24"/>
        </w:rPr>
        <w:t>17. siječnja 2018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9E561E">
        <w:rPr>
          <w:rFonts w:cs="Times New Roman" w:hAnsi="Times New Roman" w:ascii="Times New Roman"/>
          <w:sz w:val="24"/>
          <w:szCs w:val="24"/>
        </w:rPr>
        <w:t>a</w:t>
      </w:r>
      <w:r w:rsidR="005A293A">
        <w:rPr>
          <w:rFonts w:cs="Times New Roman" w:hAnsi="Times New Roman" w:ascii="Times New Roman"/>
          <w:sz w:val="24"/>
          <w:szCs w:val="24"/>
        </w:rPr>
        <w:t xml:space="preserve"> </w:t>
      </w:r>
      <w:r w:rsidR="009E561E">
        <w:rPr>
          <w:rFonts w:cs="Times New Roman" w:hAnsi="Times New Roman" w:ascii="Times New Roman"/>
          <w:sz w:val="24"/>
          <w:szCs w:val="24"/>
        </w:rPr>
        <w:t>je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9E561E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9E561E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9E561E">
        <w:rPr>
          <w:rFonts w:cs="Times New Roman" w:hAnsi="Times New Roman" w:ascii="Times New Roman"/>
          <w:sz w:val="24"/>
          <w:szCs w:val="24"/>
        </w:rPr>
        <w:t>e</w:t>
      </w:r>
      <w:r w:rsidR="0020712B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tražbin</w:t>
      </w:r>
      <w:r w:rsidR="009E561E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9E561E">
        <w:rPr>
          <w:rFonts w:cs="Times New Roman" w:hAnsi="Times New Roman" w:ascii="Times New Roman"/>
          <w:sz w:val="24"/>
          <w:szCs w:val="24"/>
        </w:rPr>
        <w:t>je</w:t>
      </w:r>
      <w:r w:rsidR="0020712B">
        <w:rPr>
          <w:rFonts w:cs="Times New Roman" w:hAnsi="Times New Roman" w:ascii="Times New Roman"/>
          <w:sz w:val="24"/>
          <w:szCs w:val="24"/>
        </w:rPr>
        <w:t xml:space="preserve"> </w:t>
      </w:r>
      <w:r w:rsidR="00AC7499">
        <w:rPr>
          <w:rFonts w:cs="Times New Roman" w:hAnsi="Times New Roman" w:ascii="Times New Roman"/>
          <w:sz w:val="24"/>
          <w:szCs w:val="24"/>
        </w:rPr>
        <w:t xml:space="preserve">unesen </w:t>
      </w:r>
      <w:r w:rsidRPr="00184975">
        <w:rPr>
          <w:rFonts w:cs="Times New Roman" w:hAnsi="Times New Roman" w:ascii="Times New Roman"/>
          <w:sz w:val="24"/>
          <w:szCs w:val="24"/>
        </w:rPr>
        <w:t>poda</w:t>
      </w:r>
      <w:r w:rsidR="009E561E">
        <w:rPr>
          <w:rFonts w:cs="Times New Roman" w:hAnsi="Times New Roman" w:ascii="Times New Roman"/>
          <w:sz w:val="24"/>
          <w:szCs w:val="24"/>
        </w:rPr>
        <w:t>tak</w:t>
      </w:r>
      <w:r w:rsidR="0020712B">
        <w:rPr>
          <w:rFonts w:cs="Times New Roman" w:hAnsi="Times New Roman" w:ascii="Times New Roman"/>
          <w:sz w:val="24"/>
          <w:szCs w:val="24"/>
        </w:rPr>
        <w:t xml:space="preserve"> u kojoj </w:t>
      </w:r>
      <w:r w:rsidR="009E561E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</w:t>
      </w:r>
      <w:r w:rsidR="009E561E">
        <w:rPr>
          <w:rFonts w:cs="Times New Roman" w:hAnsi="Times New Roman" w:ascii="Times New Roman"/>
          <w:sz w:val="24"/>
          <w:szCs w:val="24"/>
        </w:rPr>
        <w:t>a</w:t>
      </w:r>
      <w:r w:rsidR="00042DC5">
        <w:rPr>
          <w:rFonts w:cs="Times New Roman" w:hAnsi="Times New Roman" w:ascii="Times New Roman"/>
          <w:sz w:val="24"/>
          <w:szCs w:val="24"/>
        </w:rPr>
        <w:t xml:space="preserve">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9E561E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9E561E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9E561E">
        <w:rPr>
          <w:rFonts w:cs="Times New Roman" w:hAnsi="Times New Roman" w:ascii="Times New Roman"/>
          <w:sz w:val="24"/>
          <w:szCs w:val="24"/>
        </w:rPr>
        <w:t>s</w:t>
      </w:r>
      <w:r w:rsidRPr="006B5DF1">
        <w:rPr>
          <w:rFonts w:cs="Times New Roman" w:hAnsi="Times New Roman" w:ascii="Times New Roman"/>
          <w:sz w:val="24"/>
          <w:szCs w:val="24"/>
        </w:rPr>
        <w:t xml:space="preserve">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</w:t>
      </w:r>
      <w:r w:rsidR="00F5572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>utvrđen</w:t>
      </w:r>
      <w:r w:rsidR="009E561E">
        <w:rPr>
          <w:rFonts w:cs="Times New Roman" w:hAnsi="Times New Roman" w:ascii="Times New Roman"/>
          <w:sz w:val="24"/>
          <w:szCs w:val="24"/>
        </w:rPr>
        <w:t>o</w:t>
      </w:r>
      <w:r w:rsidR="00842766">
        <w:rPr>
          <w:rFonts w:cs="Times New Roman" w:hAnsi="Times New Roman" w:ascii="Times New Roman"/>
          <w:sz w:val="24"/>
          <w:szCs w:val="24"/>
        </w:rPr>
        <w:t>m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</w:t>
      </w:r>
      <w:r w:rsidR="00AC7499">
        <w:rPr>
          <w:rFonts w:cs="Times New Roman" w:hAnsi="Times New Roman" w:ascii="Times New Roman"/>
          <w:sz w:val="24"/>
          <w:szCs w:val="24"/>
        </w:rPr>
        <w:t xml:space="preserve">je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AB15DD" w:rsidP="00EE2696" w:rsidR="00AB15DD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9E561E">
        <w:t>17. siječnja 2018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D47B42">
      <w:pPr>
        <w:ind w:left="2160"/>
        <w:jc w:val="right"/>
      </w:pPr>
      <w:r w:rsidRPr="00253D10">
        <w:t xml:space="preserve">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</w:t>
      </w:r>
      <w:r w:rsidR="00042DC5">
        <w:t>S</w:t>
      </w:r>
      <w:r w:rsidRPr="00253D10">
        <w:t>udac</w:t>
      </w:r>
    </w:p>
    <w:p w:rsidRDefault="0030222D" w:rsidP="008C610E" w:rsidR="00F42A9A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56394E">
        <w:t xml:space="preserve"> </w:t>
      </w:r>
    </w:p>
    <w:p w:rsidRDefault="008C610E" w:rsidP="008C610E" w:rsidR="008C610E" w:rsidRPr="0056394E">
      <w:pPr>
        <w:ind w:firstLine="708" w:left="1416"/>
        <w:jc w:val="right"/>
        <w:rPr>
          <w:sz w:val="32"/>
        </w:rPr>
      </w:pPr>
    </w:p>
    <w:p w:rsidRDefault="00F42A9A" w:rsidP="0030222D" w:rsidR="00F42A9A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>
      <w:pPr>
        <w:jc w:val="both"/>
      </w:pPr>
      <w:r w:rsidRPr="00D47B42">
        <w:t>Protiv rješenja pravo na žalbu ima stečajni upravitelj i svaki vjerovnik u dijelu koji se tiče njegove prijavljene tražbine</w:t>
      </w:r>
      <w:r w:rsidR="00042DC5" w:rsidRPr="00D47B42">
        <w:t>, odnosno</w:t>
      </w:r>
      <w:r w:rsidRPr="00D47B42">
        <w:t xml:space="preserve"> tražbine koju je osporio </w:t>
      </w:r>
      <w:r w:rsidR="00042DC5" w:rsidRPr="00D47B42">
        <w:t xml:space="preserve">i stečajni upravitelj </w:t>
      </w:r>
      <w:r w:rsidRPr="00D47B42">
        <w:t xml:space="preserve">(članak </w:t>
      </w:r>
      <w:r w:rsidR="00042DC5" w:rsidRPr="00D47B42">
        <w:t>265</w:t>
      </w:r>
      <w:r w:rsidRPr="00D47B42">
        <w:t xml:space="preserve">. stavak </w:t>
      </w:r>
      <w:r w:rsidR="00042DC5" w:rsidRPr="00D47B42">
        <w:t>3.</w:t>
      </w:r>
      <w:r w:rsidRPr="00D47B42">
        <w:t xml:space="preserve"> SZ-a). </w:t>
      </w:r>
      <w:r w:rsidR="00D506A2" w:rsidRPr="00D47B42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9E561E" w:rsidP="007279AF" w:rsidR="009E561E">
      <w:pPr>
        <w:jc w:val="both"/>
      </w:pPr>
    </w:p>
    <w:p w:rsidRDefault="009E561E" w:rsidP="007279AF" w:rsidR="009E561E">
      <w:pPr>
        <w:jc w:val="both"/>
      </w:pPr>
    </w:p>
    <w:p w:rsidRDefault="009E561E" w:rsidP="007279AF" w:rsidR="009E561E" w:rsidRPr="00D47B42">
      <w:pPr>
        <w:jc w:val="both"/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F5572A">
        <w:rPr>
          <w:sz w:val="20"/>
          <w:szCs w:val="20"/>
        </w:rPr>
        <w:t>Renato Sabljić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5A293A">
        <w:rPr>
          <w:sz w:val="20"/>
          <w:szCs w:val="20"/>
        </w:rPr>
        <w:t xml:space="preserve"> sudova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E561E">
        <w:rPr>
          <w:sz w:val="20"/>
          <w:szCs w:val="20"/>
        </w:rPr>
        <w:t>17.01</w:t>
      </w:r>
      <w:r w:rsidR="00EB383B">
        <w:rPr>
          <w:sz w:val="20"/>
          <w:szCs w:val="20"/>
        </w:rPr>
        <w:t>.</w:t>
      </w:r>
      <w:r w:rsidR="002B2B2A">
        <w:rPr>
          <w:sz w:val="20"/>
          <w:szCs w:val="20"/>
        </w:rPr>
        <w:t>201</w:t>
      </w:r>
      <w:r w:rsidR="009E561E">
        <w:rPr>
          <w:sz w:val="20"/>
          <w:szCs w:val="20"/>
        </w:rPr>
        <w:t>8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1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F5572A">
      <w:t>348</w:t>
    </w:r>
    <w:r w:rsidR="005A293A">
      <w:t>/17-</w:t>
    </w:r>
    <w:r w:rsidR="009E561E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0712B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6394E"/>
    <w:rsid w:val="005727AC"/>
    <w:rsid w:val="00574923"/>
    <w:rsid w:val="005914F1"/>
    <w:rsid w:val="005A293A"/>
    <w:rsid w:val="005A3D36"/>
    <w:rsid w:val="005A3D41"/>
    <w:rsid w:val="005B4621"/>
    <w:rsid w:val="005D6A0C"/>
    <w:rsid w:val="005E35B8"/>
    <w:rsid w:val="005E5FFE"/>
    <w:rsid w:val="006178E6"/>
    <w:rsid w:val="00626D8D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01DE5"/>
    <w:rsid w:val="00825178"/>
    <w:rsid w:val="00835837"/>
    <w:rsid w:val="00842766"/>
    <w:rsid w:val="00857894"/>
    <w:rsid w:val="00860D63"/>
    <w:rsid w:val="00876E2B"/>
    <w:rsid w:val="008C610E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E561E"/>
    <w:rsid w:val="009F4108"/>
    <w:rsid w:val="00A03719"/>
    <w:rsid w:val="00A067C3"/>
    <w:rsid w:val="00AB15DD"/>
    <w:rsid w:val="00AC7499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34BC7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47B42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94CAF"/>
    <w:rsid w:val="00EB383B"/>
    <w:rsid w:val="00EC3900"/>
    <w:rsid w:val="00ED058C"/>
    <w:rsid w:val="00ED0BEF"/>
    <w:rsid w:val="00EE2696"/>
    <w:rsid w:val="00EE440F"/>
    <w:rsid w:val="00EE4C61"/>
    <w:rsid w:val="00F0053D"/>
    <w:rsid w:val="00F008F0"/>
    <w:rsid w:val="00F168D8"/>
    <w:rsid w:val="00F23545"/>
    <w:rsid w:val="00F25451"/>
    <w:rsid w:val="00F256E4"/>
    <w:rsid w:val="00F42A9A"/>
    <w:rsid w:val="00F4454D"/>
    <w:rsid w:val="00F52993"/>
    <w:rsid w:val="00F5572A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6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1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1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1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1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6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1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1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1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1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62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St-575/15</izvorni_sadrzaj>
    <derivirana_varijabla naziv="DomainObject.Predmet.PrimjedbaSuca_1">Nastavak postupka radi naknadne diobe,
veza St-575/15</derivirana_varijabla>
  </DomainObject.Predmet.PrimjedbaSuca>
  <DomainObject.Predmet.ProtustrankaFormated>
    <izvorni_sadrzaj>  Stečajna masa MANJA TRGOVINA I GRADITELJSTVO d.o.o.</izvorni_sadrzaj>
    <derivirana_varijabla naziv="DomainObject.Predmet.ProtustrankaFormated_1">  Stečajna masa MANJA TRGOVINA I GRADITELJSTVO d.o.o.</derivirana_varijabla>
  </DomainObject.Predmet.ProtustrankaFormated>
  <DomainObject.Predmet.ProtustrankaFormatedOIB>
    <izvorni_sadrzaj>  Stečajna masa MANJA TRGOVINA I GRADITELJSTVO d.o.o., OIB 68344250574</izvorni_sadrzaj>
    <derivirana_varijabla naziv="DomainObject.Predmet.ProtustrankaFormatedOIB_1">  Stečajna masa MANJA TRGOVINA I GRADITELJSTVO d.o.o., OIB 68344250574</derivirana_varijabla>
  </DomainObject.Predmet.ProtustrankaFormatedOIB>
  <DomainObject.Predmet.ProtustrankaFormatedWithAdress>
    <izvorni_sadrzaj> Stečajna masa MANJA TRGOVINA I GRADITELJSTVO d.o.o., Ahela Drage Lukca 2a, 51264 Jadranovo</izvorni_sadrzaj>
    <derivirana_varijabla naziv="DomainObject.Predmet.ProtustrankaFormatedWithAdress_1"> Stečajna masa MANJA TRGOVINA I GRADITELJSTVO d.o.o., Ahela Drage Lukca 2a, 51264 Jadranovo</derivirana_varijabla>
  </DomainObject.Predmet.ProtustrankaFormatedWithAdress>
  <DomainObject.Predmet.ProtustrankaFormatedWithAdressOIB>
    <izvorni_sadrzaj> Stečajna masa MANJA TRGOVINA I GRADITELJSTVO d.o.o., OIB 68344250574, Ahela Drage Lukca 2a, 51264 Jadranovo</izvorni_sadrzaj>
    <derivirana_varijabla naziv="DomainObject.Predmet.ProtustrankaFormatedWithAdressOIB_1"> Stečajna masa MANJA TRGOVINA I GRADITELJSTVO d.o.o., OIB 68344250574, Ahela Drage Lukca 2a, 51264 Jadranovo</derivirana_varijabla>
  </DomainObject.Predmet.ProtustrankaFormatedWithAdressOIB>
  <DomainObject.Predmet.ProtustrankaWithAdress>
    <izvorni_sadrzaj>Stečajna masa MANJA TRGOVINA I GRADITELJSTVO d.o.o. Ahela Drage Lukca 2a, 51264 Jadranovo</izvorni_sadrzaj>
    <derivirana_varijabla naziv="DomainObject.Predmet.ProtustrankaWithAdress_1">Stečajna masa MANJA TRGOVINA I GRADITELJSTVO d.o.o. Ahela Drage Lukca 2a, 51264 Jadranovo</derivirana_varijabla>
  </DomainObject.Predmet.ProtustrankaWithAdress>
  <DomainObject.Predmet.ProtustrankaWithAdressOIB>
    <izvorni_sadrzaj>Stečajna masa MANJA TRGOVINA I GRADITELJSTVO d.o.o., OIB 68344250574, Ahela Drage Lukca 2a, 51264 Jadranovo</izvorni_sadrzaj>
    <derivirana_varijabla naziv="DomainObject.Predmet.ProtustrankaWithAdressOIB_1">Stečajna masa MANJA TRGOVINA I GRADITELJSTVO d.o.o., OIB 68344250574, Ahela Drage Lukca 2a, 51264 Jadranovo</derivirana_varijabla>
  </DomainObject.Predmet.ProtustrankaWithAdressOIB>
  <DomainObject.Predmet.ProtustrankaNazivFormated>
    <izvorni_sadrzaj>Stečajna masa MANJA TRGOVINA I GRADITELJSTVO d.o.o.</izvorni_sadrzaj>
    <derivirana_varijabla naziv="DomainObject.Predmet.ProtustrankaNazivFormated_1">Stečajna masa MANJA TRGOVINA I GRADITELJSTVO d.o.o.</derivirana_varijabla>
  </DomainObject.Predmet.ProtustrankaNazivFormated>
  <DomainObject.Predmet.ProtustrankaNazivFormatedOIB>
    <izvorni_sadrzaj>Stečajna masa MANJA TRGOVINA I GRADITELJSTVO d.o.o., OIB 68344250574</izvorni_sadrzaj>
    <derivirana_varijabla naziv="DomainObject.Predmet.ProtustrankaNazivFormatedOIB_1">Stečajna masa MANJA TRGOVINA I GRADITELJSTVO d.o.o., OIB 68344250574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MANJA TRGOVINA I GRADITELJSTVO d.o.o.</item>
    </izvorni_sadrzaj>
    <derivirana_varijabla naziv="DomainObject.Predmet.ProtuStrankaListFormated_1">
      <item>Stečajna masa MANJA TRGOVINA I GRADITELJSTVO d.o.o.</item>
    </derivirana_varijabla>
  </DomainObject.Predmet.ProtuStrankaListFormated>
  <DomainObject.Predmet.ProtuStrankaListFormatedOIB>
    <izvorni_sadrzaj>
      <item>Stečajna masa MANJA TRGOVINA I GRADITELJSTVO d.o.o., OIB 68344250574</item>
    </izvorni_sadrzaj>
    <derivirana_varijabla naziv="DomainObject.Predmet.ProtuStrankaListFormatedOIB_1">
      <item>Stečajna masa MANJA TRGOVINA I GRADITELJSTVO d.o.o., OIB 68344250574</item>
    </derivirana_varijabla>
  </DomainObject.Predmet.ProtuStrankaListFormatedOIB>
  <DomainObject.Predmet.ProtuStrankaListFormatedWithAdress>
    <izvorni_sadrzaj>
      <item>Stečajna masa MANJA TRGOVINA I GRADITELJSTVO d.o.o., Ahela Drage Lukca 2a, 51264 Jadranovo</item>
    </izvorni_sadrzaj>
    <derivirana_varijabla naziv="DomainObject.Predmet.ProtuStrankaListFormatedWithAdress_1">
      <item>Stečajna masa MANJA TRGOVINA I GRADITELJSTVO d.o.o., Ahela Drage Lukca 2a, 51264 Jadranovo</item>
    </derivirana_varijabla>
  </DomainObject.Predmet.ProtuStrankaListFormatedWithAdress>
  <DomainObject.Predmet.ProtuStrankaListFormatedWithAdressOIB>
    <izvorni_sadrzaj>
      <item>Stečajna masa MANJA TRGOVINA I GRADITELJSTVO d.o.o., OIB 68344250574, Ahela Drage Lukca 2a, 51264 Jadranovo</item>
    </izvorni_sadrzaj>
    <derivirana_varijabla naziv="DomainObject.Predmet.ProtuStrankaListFormatedWithAdressOIB_1">
      <item>Stečajna masa MANJA TRGOVINA I GRADITELJSTVO d.o.o., OIB 68344250574, Ahela Drage Lukca 2a, 51264 Jadranovo</item>
    </derivirana_varijabla>
  </DomainObject.Predmet.ProtuStrankaListFormatedWithAdressOIB>
  <DomainObject.Predmet.ProtuStrankaListNazivFormated>
    <izvorni_sadrzaj>
      <item>Stečajna masa MANJA TRGOVINA I GRADITELJSTVO d.o.o.</item>
    </izvorni_sadrzaj>
    <derivirana_varijabla naziv="DomainObject.Predmet.ProtuStrankaListNazivFormated_1">
      <item>Stečajna masa MANJA TRGOVINA I GRADITELJSTVO d.o.o.</item>
    </derivirana_varijabla>
  </DomainObject.Predmet.ProtuStrankaListNazivFormated>
  <DomainObject.Predmet.ProtuStrankaListNazivFormatedOIB>
    <izvorni_sadrzaj>
      <item>Stečajna masa MANJA TRGOVINA I GRADITELJSTVO d.o.o., OIB 68344250574</item>
    </izvorni_sadrzaj>
    <derivirana_varijabla naziv="DomainObject.Predmet.ProtuStrankaListNazivFormatedOIB_1">
      <item>Stečajna masa MANJA TRGOVINA I GRADITELJSTVO d.o.o., OIB 68344250574</item>
    </derivirana_varijabla>
  </DomainObject.Predmet.ProtuStrankaListNazivFormatedOIB>
  <DomainObject.Predmet.OstaliListFormated>
    <izvorni_sadrzaj>
      <item>Iva Perić</item>
    </izvorni_sadrzaj>
    <derivirana_varijabla naziv="DomainObject.Predmet.OstaliListFormated_1">
      <item>Iva Perić</item>
    </derivirana_varijabla>
  </DomainObject.Predmet.OstaliListFormated>
  <DomainObject.Predmet.OstaliListFormatedOIB>
    <izvorni_sadrzaj>
      <item>Iva Perić, OIB 67207944276</item>
    </izvorni_sadrzaj>
    <derivirana_varijabla naziv="DomainObject.Predmet.OstaliListFormatedOIB_1">
      <item>Iva Perić, OIB 67207944276</item>
    </derivirana_varijabla>
  </DomainObject.Predmet.OstaliListFormatedOIB>
  <DomainObject.Predmet.OstaliListFormatedWithAdress>
    <izvorni_sadrzaj>
      <item>Iva Perić, Lučinići 17, 51216 Marinići</item>
    </izvorni_sadrzaj>
    <derivirana_varijabla naziv="DomainObject.Predmet.OstaliListFormatedWithAdress_1">
      <item>Iva Perić, Lučinići 17, 51216 Marinići</item>
    </derivirana_varijabla>
  </DomainObject.Predmet.OstaliListFormatedWithAdress>
  <DomainObject.Predmet.OstaliListFormatedWithAdressOIB>
    <izvorni_sadrzaj>
      <item>Iva Perić, OIB 67207944276, Lučinići 17, 51216 Marinići</item>
    </izvorni_sadrzaj>
    <derivirana_varijabla naziv="DomainObject.Predmet.OstaliListFormatedWithAdressOIB_1">
      <item>Iva Perić, OIB 67207944276, Lučinići 17, 51216 Marinići</item>
    </derivirana_varijabla>
  </DomainObject.Predmet.OstaliListFormatedWithAdressOIB>
  <DomainObject.Predmet.OstaliListNazivFormated>
    <izvorni_sadrzaj>
      <item>Iva Perić</item>
    </izvorni_sadrzaj>
    <derivirana_varijabla naziv="DomainObject.Predmet.OstaliListNazivFormated_1">
      <item>Iva Perić</item>
    </derivirana_varijabla>
  </DomainObject.Predmet.OstaliListNazivFormated>
  <DomainObject.Predmet.OstaliListNazivFormatedOIB>
    <izvorni_sadrzaj>
      <item>Iva Perić, OIB 67207944276</item>
    </izvorni_sadrzaj>
    <derivirana_varijabla naziv="DomainObject.Predmet.OstaliListNazivFormatedOIB_1">
      <item>Iva Perić, OIB 67207944276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MANJA TRGOVINA I GRADITELJSTVO d.o.o.</izvorni_sadrzaj>
    <derivirana_varijabla naziv="DomainObject.Predmet.ProtustrankaIDrugi_1">Stečajna masa MANJA TRGOVINA I GRADITELJSTVO d.o.o.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MANJA TRGOVINA I GRADITELJSTVO d.o.o., OIB 68344250574, Ahela Drage Lukca 2a, 51264 Jadranovo</izvorni_sadrzaj>
    <derivirana_varijabla naziv="DomainObject.Predmet.ProtustrankaIDrugiAdressOIB_1">Stečajna masa MANJA TRGOVINA I GRADITELJSTVO d.o.o., OIB 68344250574, Ahela Drage Lukca 2a,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MANJA TRGOVINA I GRADITELJSTVO d.o.o.</item>
      <item>Iva Perić</item>
    </izvorni_sadrzaj>
    <derivirana_varijabla naziv="DomainObject.Predmet.SudioniciListNaziv_1">
      <item>Renato Sabljić</item>
      <item>Stečajna masa MANJA TRGOVINA I GRADITELJSTVO d.o.o.</item>
      <item>Iva Perić</item>
    </derivirana_varijabla>
  </DomainObject.Predmet.SudioniciListNaziv>
  <DomainObject.Predmet.SudioniciListAdressOIB>
    <izvorni_sadrzaj>
      <item>Renato Sabljić, OIB 74644810692, Zdenački Zavoj 14,10000 Zagreb</item>
      <item>Stečajna masa MANJA TRGOVINA I GRADITELJSTVO d.o.o., OIB 68344250574, Ahela Drage Lukca 2a,51264 Jadranovo</item>
      <item>Iva Perić, OIB 67207944276, Lučinići 17,51216 Marinići</item>
    </izvorni_sadrzaj>
    <derivirana_varijabla naziv="DomainObject.Predmet.SudioniciListAdressOIB_1">
      <item>Renato Sabljić, OIB 74644810692, Zdenački Zavoj 14,10000 Zagreb</item>
      <item>Stečajna masa MANJA TRGOVINA I GRADITELJSTVO d.o.o., OIB 68344250574, Ahela Drage Lukca 2a,51264 Jadranovo</item>
      <item>Iva Perić, OIB 67207944276, Lučinići 17,51216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68344250574</item>
      <item>, OIB 67207944276</item>
    </izvorni_sadrzaj>
    <derivirana_varijabla naziv="DomainObject.Predmet.SudioniciListNazivOIB_1">
      <item>, OIB 74644810692</item>
      <item>, OIB 68344250574</item>
      <item>, OIB 67207944276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9E2DE-4155-45B6-93BD-779B2D38F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1415</properties:Characters>
  <properties:Lines>57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2018-01-17T09:36:00Z</dcterms:created>
  <dc:creator>rcerneka</dc:creator>
  <cp:lastModifiedBy>Jasna Radulović</cp:lastModifiedBy>
  <cp:lastPrinted>2018-01-17T09:41:00Z</cp:lastPrinted>
  <dcterms:modified xmlns:xsi="http://www.w3.org/2001/XMLSchema-instance" xsi:type="dcterms:W3CDTF">2018-01-17T09:42:00Z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