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00d9" w14:paraId="69300d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A03850">
        <w:t>20</w:t>
      </w:r>
      <w:r w:rsidR="000A7867">
        <w:t>8</w:t>
      </w:r>
      <w:r w:rsidR="00BA5CA4">
        <w:t>6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A5CA4">
        <w:t>BAKŠIŠ j.d.o.o za trgovinu i usluge, Osijek, Matije Gupca 56, MBS: 030146674, OIB: 81970368771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A5CA4">
        <w:t>BAKŠIŠ j.d.o.o za trgovinu i usluge, Osijek, Matije Gupca 56, MBS: 030146674, OIB: 81970368771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54711E">
        <w:t xml:space="preserve">Ana-Maria Bogović, Slavonski Brod, Naselje Lutvinka 2/9, </w:t>
      </w:r>
      <w:r w:rsidR="00207DA0">
        <w:t xml:space="preserve">OIB: </w:t>
      </w:r>
      <w:r w:rsidR="0054711E">
        <w:t>36495483478</w:t>
      </w:r>
      <w:r w:rsidR="00207DA0">
        <w:t>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A5CA4">
        <w:t>BAKŠIŠ j.d.o.o za trgovinu i usluge, Osijek, Matije Gupca 56, MBS: 030146674, OIB: 81970368771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914353">
        <w:t>ana 1</w:t>
      </w:r>
      <w:r w:rsidR="003B44AB">
        <w:t>0</w:t>
      </w:r>
      <w:r w:rsidR="001F3914">
        <w:t xml:space="preserve">. </w:t>
      </w:r>
      <w:r w:rsidR="00914353">
        <w:t>kolovoza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BA5CA4">
        <w:t>BAKŠIŠ j.d.o.o za trgovinu i usluge, Osijek, Matije Gupca 56, MBS: 030146674, OIB: 81970368771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4538D2" w:rsidP="00C634D8" w:rsidR="004538D2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8306B7">
        <w:t>2</w:t>
      </w:r>
      <w:r w:rsidR="000A7867">
        <w:t>0</w:t>
      </w:r>
      <w:r w:rsidR="00BA5CA4">
        <w:t>86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451DF5">
        <w:t>1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</w:t>
      </w:r>
      <w:r w:rsidR="000A7867">
        <w:t>08</w:t>
      </w:r>
      <w:r w:rsidR="00BA5CA4">
        <w:t>6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A7E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A7867"/>
    <w:rsid w:val="000E2EF3"/>
    <w:rsid w:val="00107218"/>
    <w:rsid w:val="00122FBE"/>
    <w:rsid w:val="00133A91"/>
    <w:rsid w:val="001B7998"/>
    <w:rsid w:val="001F3914"/>
    <w:rsid w:val="00207DA0"/>
    <w:rsid w:val="002300ED"/>
    <w:rsid w:val="002948EE"/>
    <w:rsid w:val="002A5389"/>
    <w:rsid w:val="002C775A"/>
    <w:rsid w:val="002D7C09"/>
    <w:rsid w:val="002E38D3"/>
    <w:rsid w:val="00302052"/>
    <w:rsid w:val="00333EEE"/>
    <w:rsid w:val="00351805"/>
    <w:rsid w:val="00375581"/>
    <w:rsid w:val="003767B0"/>
    <w:rsid w:val="003773D3"/>
    <w:rsid w:val="00395102"/>
    <w:rsid w:val="003B44AB"/>
    <w:rsid w:val="003D0A7E"/>
    <w:rsid w:val="003E0B42"/>
    <w:rsid w:val="004011C4"/>
    <w:rsid w:val="00407631"/>
    <w:rsid w:val="004111EB"/>
    <w:rsid w:val="00451DF5"/>
    <w:rsid w:val="004538D2"/>
    <w:rsid w:val="00457193"/>
    <w:rsid w:val="00465D0C"/>
    <w:rsid w:val="0048270D"/>
    <w:rsid w:val="00492989"/>
    <w:rsid w:val="004D1B1C"/>
    <w:rsid w:val="004D59FA"/>
    <w:rsid w:val="00503F5B"/>
    <w:rsid w:val="00526782"/>
    <w:rsid w:val="0054711E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06B7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14353"/>
    <w:rsid w:val="00977BE7"/>
    <w:rsid w:val="00987572"/>
    <w:rsid w:val="009A079B"/>
    <w:rsid w:val="00A03850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CA4"/>
    <w:rsid w:val="00BA5F49"/>
    <w:rsid w:val="00BB1CF1"/>
    <w:rsid w:val="00C211C4"/>
    <w:rsid w:val="00C27877"/>
    <w:rsid w:val="00C3775B"/>
    <w:rsid w:val="00C634D8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0A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0A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A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A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0A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0A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A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A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St-2086/2016</izvorni_sadrzaj>
    <derivirana_varijabla naziv="DomainObject.Predmet.OznakaBroj_1">St-2086/2016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BAKŠIŠ j.d.o.o. za trgovinu i usluge</izvorni_sadrzaj>
    <derivirana_varijabla naziv="DomainObject.Predmet.ProtustrankaFormated_1">  BAKŠIŠ j.d.o.o. za trgovinu i usluge</derivirana_varijabla>
  </DomainObject.Predmet.ProtustrankaFormated>
  <DomainObject.Predmet.ProtustrankaFormatedOIB>
    <izvorni_sadrzaj>  BAKŠIŠ j.d.o.o. za trgovinu i usluge, OIB 81970368771</izvorni_sadrzaj>
    <derivirana_varijabla naziv="DomainObject.Predmet.ProtustrankaFormatedOIB_1">  BAKŠIŠ j.d.o.o. za trgovinu i usluge, OIB 81970368771</derivirana_varijabla>
  </DomainObject.Predmet.ProtustrankaFormatedOIB>
  <DomainObject.Predmet.ProtustrankaFormatedWithAdress>
    <izvorni_sadrzaj> BAKŠIŠ j.d.o.o. za trgovinu i usluge, Matije Gupca 56, 31000 Osijek</izvorni_sadrzaj>
    <derivirana_varijabla naziv="DomainObject.Predmet.ProtustrankaFormatedWithAdress_1"> BAKŠIŠ j.d.o.o. za trgovinu i usluge, Matije Gupca 56, 31000 Osijek</derivirana_varijabla>
  </DomainObject.Predmet.ProtustrankaFormatedWithAdress>
  <DomainObject.Predmet.ProtustrankaFormatedWithAdressOIB>
    <izvorni_sadrzaj> BAKŠIŠ j.d.o.o. za trgovinu i usluge, OIB 81970368771, Matije Gupca 56, 31000 Osijek</izvorni_sadrzaj>
    <derivirana_varijabla naziv="DomainObject.Predmet.ProtustrankaFormatedWithAdressOIB_1"> BAKŠIŠ j.d.o.o. za trgovinu i usluge, OIB 81970368771, Matije Gupca 56, 31000 Osijek</derivirana_varijabla>
  </DomainObject.Predmet.ProtustrankaFormatedWithAdressOIB>
  <DomainObject.Predmet.ProtustrankaWithAdress>
    <izvorni_sadrzaj>BAKŠIŠ j.d.o.o. za trgovinu i usluge Matije Gupca 56, 31000 Osijek</izvorni_sadrzaj>
    <derivirana_varijabla naziv="DomainObject.Predmet.ProtustrankaWithAdress_1">BAKŠIŠ j.d.o.o. za trgovinu i usluge Matije Gupca 56, 31000 Osijek</derivirana_varijabla>
  </DomainObject.Predmet.ProtustrankaWithAdress>
  <DomainObject.Predmet.ProtustrankaWithAdressOIB>
    <izvorni_sadrzaj>BAKŠIŠ j.d.o.o. za trgovinu i usluge, OIB 81970368771, Matije Gupca 56, 31000 Osijek</izvorni_sadrzaj>
    <derivirana_varijabla naziv="DomainObject.Predmet.ProtustrankaWithAdressOIB_1">BAKŠIŠ j.d.o.o. za trgovinu i usluge, OIB 81970368771, Matije Gupca 56, 31000 Osijek</derivirana_varijabla>
  </DomainObject.Predmet.ProtustrankaWithAdressOIB>
  <DomainObject.Predmet.ProtustrankaNazivFormated>
    <izvorni_sadrzaj>BAKŠIŠ j.d.o.o. za trgovinu i usluge</izvorni_sadrzaj>
    <derivirana_varijabla naziv="DomainObject.Predmet.ProtustrankaNazivFormated_1">BAKŠIŠ j.d.o.o. za trgovinu i usluge</derivirana_varijabla>
  </DomainObject.Predmet.ProtustrankaNazivFormated>
  <DomainObject.Predmet.ProtustrankaNazivFormatedOIB>
    <izvorni_sadrzaj>BAKŠIŠ j.d.o.o. za trgovinu i usluge, OIB 81970368771</izvorni_sadrzaj>
    <derivirana_varijabla naziv="DomainObject.Predmet.ProtustrankaNazivFormatedOIB_1">BAKŠIŠ j.d.o.o. za trgovinu i usluge, OIB 81970368771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BAKŠIŠ j.d.o.o. za trgovinu i usluge</item>
    </izvorni_sadrzaj>
    <derivirana_varijabla naziv="DomainObject.Predmet.ProtuStrankaListFormated_1">
      <item>BAKŠIŠ j.d.o.o. za trgovinu i usluge</item>
    </derivirana_varijabla>
  </DomainObject.Predmet.ProtuStrankaListFormated>
  <DomainObject.Predmet.ProtuStrankaListFormatedOIB>
    <izvorni_sadrzaj>
      <item>BAKŠIŠ j.d.o.o. za trgovinu i usluge, OIB 81970368771</item>
    </izvorni_sadrzaj>
    <derivirana_varijabla naziv="DomainObject.Predmet.ProtuStrankaListFormatedOIB_1">
      <item>BAKŠIŠ j.d.o.o. za trgovinu i usluge, OIB 81970368771</item>
    </derivirana_varijabla>
  </DomainObject.Predmet.ProtuStrankaListFormatedOIB>
  <DomainObject.Predmet.ProtuStrankaListFormatedWithAdress>
    <izvorni_sadrzaj>
      <item>BAKŠIŠ j.d.o.o. za trgovinu i usluge, Matije Gupca 56, 31000 Osijek</item>
    </izvorni_sadrzaj>
    <derivirana_varijabla naziv="DomainObject.Predmet.ProtuStrankaListFormatedWithAdress_1">
      <item>BAKŠIŠ j.d.o.o. za trgovinu i usluge, Matije Gupca 56, 31000 Osijek</item>
    </derivirana_varijabla>
  </DomainObject.Predmet.ProtuStrankaListFormatedWithAdress>
  <DomainObject.Predmet.ProtuStrankaListFormatedWithAdressOIB>
    <izvorni_sadrzaj>
      <item>BAKŠIŠ j.d.o.o. za trgovinu i usluge, OIB 81970368771, Matije Gupca 56, 31000 Osijek</item>
    </izvorni_sadrzaj>
    <derivirana_varijabla naziv="DomainObject.Predmet.ProtuStrankaListFormatedWithAdressOIB_1">
      <item>BAKŠIŠ j.d.o.o. za trgovinu i usluge, OIB 81970368771, Matije Gupca 56, 31000 Osijek</item>
    </derivirana_varijabla>
  </DomainObject.Predmet.ProtuStrankaListFormatedWithAdressOIB>
  <DomainObject.Predmet.ProtuStrankaListNazivFormated>
    <izvorni_sadrzaj>
      <item>BAKŠIŠ j.d.o.o. za trgovinu i usluge</item>
    </izvorni_sadrzaj>
    <derivirana_varijabla naziv="DomainObject.Predmet.ProtuStrankaListNazivFormated_1">
      <item>BAKŠIŠ j.d.o.o. za trgovinu i usluge</item>
    </derivirana_varijabla>
  </DomainObject.Predmet.ProtuStrankaListNazivFormated>
  <DomainObject.Predmet.ProtuStrankaListNazivFormatedOIB>
    <izvorni_sadrzaj>
      <item>BAKŠIŠ j.d.o.o. za trgovinu i usluge, OIB 81970368771</item>
    </izvorni_sadrzaj>
    <derivirana_varijabla naziv="DomainObject.Predmet.ProtuStrankaListNazivFormatedOIB_1">
      <item>BAKŠIŠ j.d.o.o. za trgovinu i usluge, OIB 81970368771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BAKŠIŠ j.d.o.o. za trgovinu i usluge</izvorni_sadrzaj>
    <derivirana_varijabla naziv="DomainObject.Predmet.ProtustrankaIDrugi_1">BAKŠIŠ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BAKŠIŠ j.d.o.o. za trgovinu i usluge, OIB 81970368771, Matije Gupca 56, 31000 Osijek</izvorni_sadrzaj>
    <derivirana_varijabla naziv="DomainObject.Predmet.ProtustrankaIDrugiAdressOIB_1">BAKŠIŠ j.d.o.o. za trgovinu i usluge, OIB 81970368771, Matije Gupca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BAKŠIŠ j.d.o.o. za trgovinu i usluge</item>
    </izvorni_sadrzaj>
    <derivirana_varijabla naziv="DomainObject.Predmet.SudioniciListNaziv_1">
      <item>FINA RC OSIJEK</item>
      <item>BAKŠIŠ j.d.o.o. za trgovinu i usluge</item>
    </derivirana_varijabla>
  </DomainObject.Predmet.SudioniciListNaziv>
  <DomainObject.Predmet.SudioniciListAdressOIB>
    <izvorni_sadrzaj>
      <item>FINA RC OSIJEK, OIB 85821130368</item>
      <item>BAKŠIŠ j.d.o.o. za trgovinu i usluge, OIB 81970368771, Matije Gupca 56,31000 Osijek</item>
    </izvorni_sadrzaj>
    <derivirana_varijabla naziv="DomainObject.Predmet.SudioniciListAdressOIB_1">
      <item>FINA RC OSIJEK, OIB 85821130368</item>
      <item>BAKŠIŠ j.d.o.o. za trgovinu i usluge, OIB 81970368771, Matije Gupca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81970368771</item>
    </izvorni_sadrzaj>
    <derivirana_varijabla naziv="DomainObject.Predmet.SudioniciListNazivOIB_1">
      <item>, OIB 85821130368</item>
      <item>, OIB 81970368771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21AA2-5AFE-412E-BA99-E568777CC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2335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2016-11-29T07:31:00Z</dcterms:created>
  <dc:creator>korisnik</dc:creator>
  <cp:lastModifiedBy>Maja Videnović</cp:lastModifiedBy>
  <cp:lastPrinted>2016-11-29T07:31:00Z</cp:lastPrinted>
  <dcterms:modified xmlns:xsi="http://www.w3.org/2001/XMLSchema-instance" xsi:type="dcterms:W3CDTF">2016-11-29T07:34:00Z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