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b03e743" w14:paraId="b03e743" w:rsidRDefault="00B2687A" w:rsidP="00C764FF" w:rsidR="00D51939">
      <w:pPr>
        <w:jc w:val="right"/>
        <w15:collapsed w:val="false"/>
      </w:pPr>
      <w:r w:rsidRPr="001A4844">
        <w:t>Poslovni broj: 4. St-</w:t>
      </w:r>
      <w:r w:rsidR="00D9317D">
        <w:t>493</w:t>
      </w:r>
      <w:r w:rsidR="00AB1ECB">
        <w:t>/2018</w:t>
      </w:r>
      <w:r w:rsidR="00D51939">
        <w:t>-</w:t>
      </w:r>
      <w:r w:rsidR="00C764FF">
        <w:t>3</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C764FF"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D9317D">
        <w:t>KLAS PROMET d.o.o., Miroslava Krleže 22, Split, OIB: 59885046256</w:t>
      </w:r>
      <w:r>
        <w:t xml:space="preserve">, </w:t>
      </w:r>
      <w:r w:rsidR="00C764FF">
        <w:t>9. listopada</w:t>
      </w:r>
      <w:r>
        <w:t xml:space="preserve"> 2018.</w:t>
      </w:r>
    </w:p>
    <w:p w:rsidRDefault="00C764FF" w:rsidP="00C764FF" w:rsidR="00C764FF">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D9317D">
        <w:t>KLAS PROMET d.o.o., Miroslava Krleže 22, Split, OIB: 59885046256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C764FF">
        <w:t xml:space="preserve">9. </w:t>
      </w:r>
      <w:r w:rsidR="003F620B">
        <w:t xml:space="preserve"> </w:t>
      </w:r>
      <w:r w:rsidR="00C764FF">
        <w:t>studenog</w:t>
      </w:r>
      <w:r>
        <w:t xml:space="preserve"> 2018. u </w:t>
      </w:r>
      <w:r w:rsidR="00C764FF">
        <w:t>09:00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230A0E"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D9317D" w:rsidRPr="00D9317D">
        <w:rPr>
          <w:szCs w:val="24"/>
        </w:rPr>
        <w:t>Marinko Galić,</w:t>
      </w:r>
      <w:r w:rsidR="00D9317D" w:rsidRPr="00D9317D">
        <w:t xml:space="preserve"> </w:t>
      </w:r>
      <w:r w:rsidR="00D9317D">
        <w:rPr>
          <w:szCs w:val="24"/>
        </w:rPr>
        <w:t>Split, Terzićeva 1,</w:t>
      </w:r>
      <w:r w:rsidR="00D9317D" w:rsidRPr="00D9317D">
        <w:rPr>
          <w:szCs w:val="24"/>
        </w:rPr>
        <w:t xml:space="preserve"> OIB: 11375269183</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D9317D">
        <w:rPr>
          <w:szCs w:val="24"/>
        </w:rPr>
        <w:t>Marinku Galiću</w:t>
      </w:r>
      <w:r w:rsidR="00664399">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C764FF">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C764FF">
        <w:rPr>
          <w:szCs w:val="24"/>
        </w:rPr>
        <w:t>ncijska agencija, u roku iz točke</w:t>
      </w:r>
      <w:r>
        <w:rPr>
          <w:szCs w:val="24"/>
        </w:rPr>
        <w:t xml:space="preserve"> V. ovog rješenja, dostaviti ovom sudu i obavijest o osiguranju sredstava za namirenje troškova stečajnog postupka. </w:t>
      </w:r>
    </w:p>
    <w:p w:rsidRDefault="00ED6175" w:rsidP="00D9317D" w:rsidR="00ED6175">
      <w:pPr>
        <w:rPr>
          <w:szCs w:val="24"/>
        </w:rPr>
      </w:pPr>
    </w:p>
    <w:p w:rsidRDefault="008B658F" w:rsidP="00D9317D" w:rsidR="008B658F">
      <w:pPr>
        <w:jc w:val="center"/>
        <w:rPr>
          <w:szCs w:val="24"/>
        </w:rPr>
      </w:pPr>
      <w:r>
        <w:rPr>
          <w:szCs w:val="24"/>
        </w:rPr>
        <w:t>Obrazloženje</w:t>
      </w:r>
    </w:p>
    <w:p w:rsidRDefault="00D9317D" w:rsidP="00D9317D" w:rsidR="00D9317D">
      <w:pPr>
        <w:spacing w:before="200"/>
        <w:ind w:firstLine="709"/>
        <w:jc w:val="both"/>
      </w:pPr>
      <w:r>
        <w:t>Financijska agencija, Regionalni centar Split podnijela je ovom sudu 13. rujna 2016. zahtjev za provedbu skraćenog stečajnog postupka nad KLAS PROMET d.o.o., Miroslava Krleže 22, Split, OIB: 59885046256, navodeći da dužnik nema zaposlenih, a da na 8. rujna 2016. u Očevidniku redoslijeda osnova za plaćanje, ima evidentirane neizvršene osnove za plaćanje u neprekinutom razdoblju od 120 dana, u ukupnom iznosu od 13.185,00 kn.</w:t>
      </w:r>
    </w:p>
    <w:p w:rsidRDefault="00D9317D" w:rsidP="00D9317D" w:rsidR="00D9317D">
      <w:pPr>
        <w:spacing w:before="200"/>
        <w:ind w:firstLine="709"/>
        <w:jc w:val="both"/>
      </w:pPr>
      <w:r>
        <w:t xml:space="preserve">Nakon izvršenog uvida u izvadak iz registra udruga i utvrđenja da nije pokrenut drugi postupak brisanja iz sudskog registra, ovaj sud je sukladno odredbi članka 430. </w:t>
      </w:r>
      <w:r w:rsidR="00C764FF">
        <w:t>SZ</w:t>
      </w:r>
      <w:r>
        <w:t xml:space="preserve">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D9317D" w:rsidP="00C764FF" w:rsidR="00D9317D">
      <w:pPr>
        <w:spacing w:before="120"/>
        <w:ind w:firstLine="709"/>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D9317D" w:rsidP="00C764FF" w:rsidR="00D9317D">
      <w:pPr>
        <w:spacing w:before="120"/>
        <w:ind w:firstLine="709"/>
        <w:jc w:val="both"/>
      </w:pPr>
      <w:r>
        <w:t>Vjerovnik Republika Hrvatska - Ministarstvo financija je 31. ožujka 2017. podnio sudu prijedlog za otvaranje stečajnog postupka nad dužnikom (list 10-12 spisa) uz koji je dostavio dokaze o postojanju tražbine (list 13-14 spisa).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C764FF">
        <w:t xml:space="preserve">rješenjem ovog suda poslovni broj </w:t>
      </w:r>
      <w:r w:rsidR="00AB1ECB">
        <w:t>4.</w:t>
      </w:r>
      <w:r>
        <w:t>St-</w:t>
      </w:r>
      <w:r w:rsidR="00D9317D">
        <w:t>1771</w:t>
      </w:r>
      <w:r w:rsidR="00AB1ECB">
        <w:t>/</w:t>
      </w:r>
      <w:r w:rsidR="00D9317D">
        <w:t>2016</w:t>
      </w:r>
      <w:r>
        <w:t xml:space="preserve"> od </w:t>
      </w:r>
      <w:r w:rsidR="00D9317D">
        <w:t>7. lipnja</w:t>
      </w:r>
      <w:r w:rsidR="00AB1ECB">
        <w:t xml:space="preserve">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D9317D">
        <w:t>7</w:t>
      </w:r>
      <w:r>
        <w:t xml:space="preserve">. </w:t>
      </w:r>
      <w:r w:rsidR="00D9317D">
        <w:t>lipnja</w:t>
      </w:r>
      <w:r>
        <w:t xml:space="preserve"> </w:t>
      </w:r>
      <w:r w:rsidR="00AB1ECB">
        <w:t>2018</w:t>
      </w:r>
      <w:r>
        <w:t>., ovaj predmet je zaveden po novi poslovni broj St-</w:t>
      </w:r>
      <w:r w:rsidR="00D9317D">
        <w:t>493</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D9317D">
        <w:t>7. lipnja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C764FF">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A75C89" w:rsidP="000045DE" w:rsidR="000045DE">
      <w:pPr>
        <w:pStyle w:val="Tijeloteksta"/>
        <w:tabs>
          <w:tab w:pos="1276" w:val="left"/>
        </w:tabs>
        <w:ind w:left="6372"/>
        <w:jc w:val="center"/>
      </w:pPr>
      <w:r>
        <w:t>Katarina Mikulić,v.r.</w:t>
      </w:r>
    </w:p>
    <w:p w:rsidRDefault="00A75C89" w:rsidP="00A75C89" w:rsidR="00A75C89">
      <w:pPr>
        <w:pStyle w:val="Tijeloteksta"/>
        <w:tabs>
          <w:tab w:pos="1276" w:val="left"/>
        </w:tabs>
        <w:ind w:hanging="1276" w:left="1276"/>
        <w:jc w:val="right"/>
      </w:pPr>
      <w:r>
        <w:t>za točnost otpravka-ovlašteni službenik</w:t>
      </w:r>
    </w:p>
    <w:p w:rsidRDefault="00A75C89" w:rsidP="000045DE" w:rsidR="00A75C89">
      <w:pPr>
        <w:pStyle w:val="Tijeloteksta"/>
        <w:tabs>
          <w:tab w:pos="1276" w:val="left"/>
        </w:tabs>
        <w:ind w:left="6372"/>
        <w:jc w:val="center"/>
      </w:pPr>
      <w:r>
        <w:t xml:space="preserve">Ivana Hajder </w:t>
      </w: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A75C89"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75C89">
          <w:rPr>
            <w:noProof/>
          </w:rPr>
          <w:t>3</w:t>
        </w:r>
        <w:r>
          <w:fldChar w:fldCharType="end"/>
        </w:r>
      </w:sdtContent>
    </w:sdt>
    <w:r>
      <w:tab/>
    </w:r>
    <w:r w:rsidR="00B2687A">
      <w:tab/>
    </w:r>
    <w:r w:rsidR="00B2687A">
      <w:tab/>
    </w:r>
    <w:r w:rsidR="00B2687A" w:rsidRPr="001A4844">
      <w:t>Poslovni broj: 4. St-</w:t>
    </w:r>
    <w:r w:rsidR="00D9317D">
      <w:t>493</w:t>
    </w:r>
    <w:r w:rsidR="00AB1ECB">
      <w:t>/2018</w:t>
    </w:r>
    <w:r w:rsidR="00D51939">
      <w:t>-</w:t>
    </w:r>
    <w:r w:rsidR="00C764FF">
      <w:t>3</w:t>
    </w:r>
  </w:p>
  <w:p w:rsidRDefault="00A75C89"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B5681"/>
    <w:rsid w:val="001E69ED"/>
    <w:rsid w:val="00230A0E"/>
    <w:rsid w:val="0024181F"/>
    <w:rsid w:val="002C285B"/>
    <w:rsid w:val="003C2F22"/>
    <w:rsid w:val="003F620B"/>
    <w:rsid w:val="00407BFC"/>
    <w:rsid w:val="00417EA6"/>
    <w:rsid w:val="00422BCF"/>
    <w:rsid w:val="00664399"/>
    <w:rsid w:val="006A7981"/>
    <w:rsid w:val="0071519E"/>
    <w:rsid w:val="007F7A84"/>
    <w:rsid w:val="00814EDB"/>
    <w:rsid w:val="00815142"/>
    <w:rsid w:val="00853B3E"/>
    <w:rsid w:val="008B658F"/>
    <w:rsid w:val="00981D37"/>
    <w:rsid w:val="00A51DE9"/>
    <w:rsid w:val="00A75C89"/>
    <w:rsid w:val="00AB1ECB"/>
    <w:rsid w:val="00B2687A"/>
    <w:rsid w:val="00B54F13"/>
    <w:rsid w:val="00B7506F"/>
    <w:rsid w:val="00C764FF"/>
    <w:rsid w:val="00D51939"/>
    <w:rsid w:val="00D778AF"/>
    <w:rsid w:val="00D8632A"/>
    <w:rsid w:val="00D9317D"/>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A75C89"/>
    <w:rPr>
      <w:color w:val="808080"/>
      <w:bdr w:space="0" w:sz="0" w:color="auto" w:val="none"/>
      <w:shd w:fill="auto" w:color="auto" w:val="clear"/>
    </w:rPr>
  </w:style>
  <w:style w:customStyle="true" w:styleId="eSPISCCParagraphDefaultFont" w:type="character">
    <w:name w:val="eSPIS_CC_Paragraph Default Font"/>
    <w:basedOn w:val="Zadanifontodlomka"/>
    <w:rsid w:val="00A75C8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75C8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75C8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75C89"/>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A75C89"/>
    <w:rPr>
      <w:color w:val="808080"/>
      <w:bdr w:color="auto" w:space="0" w:sz="0" w:val="none"/>
      <w:shd w:color="auto" w:fill="auto" w:val="clear"/>
    </w:rPr>
  </w:style>
  <w:style w:customStyle="1" w:styleId="eSPISCCParagraphDefaultFont" w:type="character">
    <w:name w:val="eSPIS_CC_Paragraph Default Font"/>
    <w:basedOn w:val="Zadanifontodlomka"/>
    <w:rsid w:val="00A75C8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75C8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75C8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75C89"/>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St-493/2018</izvorni_sadrzaj>
    <derivirana_varijabla naziv="DomainObject.Predmet.OznakaBroj_1">St-493/2018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KLAS PROMET d.o.o. za proizvodnju, trgovinu i poslovne usluge</izvorni_sadrzaj>
    <derivirana_varijabla naziv="DomainObject.Predmet.ProtustrankaFormated_1">  KLAS PROMET d.o.o. za proizvodnju, trgovinu i poslovne usluge</derivirana_varijabla>
  </DomainObject.Predmet.ProtustrankaFormated>
  <DomainObject.Predmet.ProtustrankaFormatedOIB>
    <izvorni_sadrzaj>  KLAS PROMET d.o.o. za proizvodnju, trgovinu i poslovne usluge, OIB 59885046256</izvorni_sadrzaj>
    <derivirana_varijabla naziv="DomainObject.Predmet.ProtustrankaFormatedOIB_1">  KLAS PROMET d.o.o. za proizvodnju, trgovinu i poslovne usluge, OIB 59885046256</derivirana_varijabla>
  </DomainObject.Predmet.ProtustrankaFormatedOIB>
  <DomainObject.Predmet.ProtustrankaFormatedWithAdress>
    <izvorni_sadrzaj> KLAS PROMET d.o.o. za proizvodnju, trgovinu i poslovne usluge, Miroslava Krleže 22, 21000 Split</izvorni_sadrzaj>
    <derivirana_varijabla naziv="DomainObject.Predmet.ProtustrankaFormatedWithAdress_1"> KLAS PROMET d.o.o. za proizvodnju, trgovinu i poslovne usluge, Miroslava Krleže 22, 21000 Split</derivirana_varijabla>
  </DomainObject.Predmet.ProtustrankaFormatedWithAdress>
  <DomainObject.Predmet.ProtustrankaFormatedWithAdressOIB>
    <izvorni_sadrzaj> KLAS PROMET d.o.o. za proizvodnju, trgovinu i poslovne usluge, OIB 59885046256, Miroslava Krleže 22, 21000 Split</izvorni_sadrzaj>
    <derivirana_varijabla naziv="DomainObject.Predmet.ProtustrankaFormatedWithAdressOIB_1"> KLAS PROMET d.o.o. za proizvodnju, trgovinu i poslovne usluge, OIB 59885046256, Miroslava Krleže 22, 21000 Split</derivirana_varijabla>
  </DomainObject.Predmet.ProtustrankaFormatedWithAdressOIB>
  <DomainObject.Predmet.ProtustrankaWithAdress>
    <izvorni_sadrzaj>KLAS PROMET d.o.o. za proizvodnju, trgovinu i poslovne usluge Miroslava Krleže 22, 21000 Split</izvorni_sadrzaj>
    <derivirana_varijabla naziv="DomainObject.Predmet.ProtustrankaWithAdress_1">KLAS PROMET d.o.o. za proizvodnju, trgovinu i poslovne usluge Miroslava Krleže 22, 21000 Split</derivirana_varijabla>
  </DomainObject.Predmet.ProtustrankaWithAdress>
  <DomainObject.Predmet.ProtustrankaWithAdressOIB>
    <izvorni_sadrzaj>KLAS PROMET d.o.o. za proizvodnju, trgovinu i poslovne usluge, OIB 59885046256, Miroslava Krleže 22, 21000 Split</izvorni_sadrzaj>
    <derivirana_varijabla naziv="DomainObject.Predmet.ProtustrankaWithAdressOIB_1">KLAS PROMET d.o.o. za proizvodnju, trgovinu i poslovne usluge, OIB 59885046256, Miroslava Krleže 22, 21000 Split</derivirana_varijabla>
  </DomainObject.Predmet.ProtustrankaWithAdressOIB>
  <DomainObject.Predmet.ProtustrankaNazivFormated>
    <izvorni_sadrzaj>KLAS PROMET d.o.o. za proizvodnju, trgovinu i poslovne usluge</izvorni_sadrzaj>
    <derivirana_varijabla naziv="DomainObject.Predmet.ProtustrankaNazivFormated_1">KLAS PROMET d.o.o. za proizvodnju, trgovinu i poslovne usluge</derivirana_varijabla>
  </DomainObject.Predmet.ProtustrankaNazivFormated>
  <DomainObject.Predmet.ProtustrankaNazivFormatedOIB>
    <izvorni_sadrzaj>KLAS PROMET d.o.o. za proizvodnju, trgovinu i poslovne usluge, OIB 59885046256</izvorni_sadrzaj>
    <derivirana_varijabla naziv="DomainObject.Predmet.ProtustrankaNazivFormatedOIB_1">KLAS PROMET d.o.o. za proizvodnju, trgovinu i poslovne usluge, OIB 59885046256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KLAS PROMET d.o.o. za proizvodnju, trgovinu i poslovne usluge</item>
    </izvorni_sadrzaj>
    <derivirana_varijabla naziv="DomainObject.Predmet.ProtuStrankaListFormated_1">
      <item>KLAS PROMET d.o.o. za proizvodnju, trgovinu i poslovne usluge</item>
    </derivirana_varijabla>
  </DomainObject.Predmet.ProtuStrankaListFormated>
  <DomainObject.Predmet.ProtuStrankaListFormatedOIB>
    <izvorni_sadrzaj>
      <item>KLAS PROMET d.o.o. za proizvodnju, trgovinu i poslovne usluge, OIB 59885046256</item>
    </izvorni_sadrzaj>
    <derivirana_varijabla naziv="DomainObject.Predmet.ProtuStrankaListFormatedOIB_1">
      <item>KLAS PROMET d.o.o. za proizvodnju, trgovinu i poslovne usluge, OIB 59885046256</item>
    </derivirana_varijabla>
  </DomainObject.Predmet.ProtuStrankaListFormatedOIB>
  <DomainObject.Predmet.ProtuStrankaListFormatedWithAdress>
    <izvorni_sadrzaj>
      <item>KLAS PROMET d.o.o. za proizvodnju, trgovinu i poslovne usluge, Miroslava Krleže 22, 21000 Split</item>
    </izvorni_sadrzaj>
    <derivirana_varijabla naziv="DomainObject.Predmet.ProtuStrankaListFormatedWithAdress_1">
      <item>KLAS PROMET d.o.o. za proizvodnju, trgovinu i poslovne usluge, Miroslava Krleže 22, 21000 Split</item>
    </derivirana_varijabla>
  </DomainObject.Predmet.ProtuStrankaListFormatedWithAdress>
  <DomainObject.Predmet.ProtuStrankaListFormatedWithAdressOIB>
    <izvorni_sadrzaj>
      <item>KLAS PROMET d.o.o. za proizvodnju, trgovinu i poslovne usluge, OIB 59885046256, Miroslava Krleže 22, 21000 Split</item>
    </izvorni_sadrzaj>
    <derivirana_varijabla naziv="DomainObject.Predmet.ProtuStrankaListFormatedWithAdressOIB_1">
      <item>KLAS PROMET d.o.o. za proizvodnju, trgovinu i poslovne usluge, OIB 59885046256, Miroslava Krleže 22, 21000 Split</item>
    </derivirana_varijabla>
  </DomainObject.Predmet.ProtuStrankaListFormatedWithAdressOIB>
  <DomainObject.Predmet.ProtuStrankaListNazivFormated>
    <izvorni_sadrzaj>
      <item>KLAS PROMET d.o.o. za proizvodnju, trgovinu i poslovne usluge</item>
    </izvorni_sadrzaj>
    <derivirana_varijabla naziv="DomainObject.Predmet.ProtuStrankaListNazivFormated_1">
      <item>KLAS PROMET d.o.o. za proizvodnju, trgovinu i poslovne usluge</item>
    </derivirana_varijabla>
  </DomainObject.Predmet.ProtuStrankaListNazivFormated>
  <DomainObject.Predmet.ProtuStrankaListNazivFormatedOIB>
    <izvorni_sadrzaj>
      <item>KLAS PROMET d.o.o. za proizvodnju, trgovinu i poslovne usluge, OIB 59885046256</item>
    </izvorni_sadrzaj>
    <derivirana_varijabla naziv="DomainObject.Predmet.ProtuStrankaListNazivFormatedOIB_1">
      <item>KLAS PROMET d.o.o. za proizvodnju, trgovinu i poslovne usluge, OIB 59885046256</item>
    </derivirana_varijabla>
  </DomainObject.Predmet.ProtuStrankaListNazivFormatedOIB>
  <DomainObject.Predmet.OstaliListFormated>
    <izvorni_sadrzaj>
      <item>Županijsko državno odvjetništvo u Splitu punomoćnik sudionika u postupku Ministarstvo financija RH</item>
      <item>Marinko Galić</item>
    </izvorni_sadrzaj>
    <derivirana_varijabla naziv="DomainObject.Predmet.OstaliListFormated_1">
      <item>Županijsko državno odvjetništvo u Splitu punomoćnik sudionika u postupku Ministarstvo financija RH</item>
      <item>Marinko Galić</item>
    </derivirana_varijabla>
  </DomainObject.Predmet.OstaliListFormated>
  <DomainObject.Predmet.OstaliListFormatedOIB>
    <izvorni_sadrzaj>
      <item>Županijsko državno odvjetništvo u Splitu punomoćnik sudionika u postupku Ministarstvo financija RH</item>
      <item>Marinko Galić, OIB 11375269183</item>
    </izvorni_sadrzaj>
    <derivirana_varijabla naziv="DomainObject.Predmet.OstaliListFormatedOIB_1">
      <item>Županijsko državno odvjetništvo u Splitu punomoćnik sudionika u postupku Ministarstvo financija RH</item>
      <item>Marinko Galić, OIB 11375269183</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Marinko Galić, Terzićeva 1, 21000 Split</item>
    </izvorni_sadrzaj>
    <derivirana_varijabla naziv="DomainObject.Predmet.OstaliListFormatedWithAdress_1">
      <item>Županijsko državno odvjetništvo u Splitu, Gundulićeva 29a, 21000 Split punomoćnik sudionika u postupku Ministarstvo financija RH</item>
      <item>Marinko Galić, Terzićeva 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Marinko Galić, OIB 11375269183, Terzićeva 1, 21000 Split</item>
    </izvorni_sadrzaj>
    <derivirana_varijabla naziv="DomainObject.Predmet.OstaliListFormatedWithAdressOIB_1">
      <item>Županijsko državno odvjetništvo u Splitu, Gundulićeva 29a, 21000 Split punomoćnik sudionika u postupku Ministarstvo financija RH</item>
      <item>Marinko Galić, OIB 11375269183, Terzićeva 1, 21000 Split</item>
    </derivirana_varijabla>
  </DomainObject.Predmet.OstaliListFormatedWithAdressOIB>
  <DomainObject.Predmet.OstaliListNazivFormated>
    <izvorni_sadrzaj>
      <item>Županijsko državno odvjetništvo u Splitu</item>
      <item>Marinko Galić</item>
    </izvorni_sadrzaj>
    <derivirana_varijabla naziv="DomainObject.Predmet.OstaliListNazivFormated_1">
      <item>Županijsko državno odvjetništvo u Splitu</item>
      <item>Marinko Galić</item>
    </derivirana_varijabla>
  </DomainObject.Predmet.OstaliListNazivFormated>
  <DomainObject.Predmet.OstaliListNazivFormatedOIB>
    <izvorni_sadrzaj>
      <item>Županijsko državno odvjetništvo u Splitu</item>
      <item>Marinko Galić, OIB 11375269183</item>
    </izvorni_sadrzaj>
    <derivirana_varijabla naziv="DomainObject.Predmet.OstaliListNazivFormatedOIB_1">
      <item>Županijsko državno odvjetništvo u Splitu</item>
      <item>Marinko Galić, OIB 11375269183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KLAS PROMET d.o.o. za proizvodnju, trgovinu i poslovne usluge</izvorni_sadrzaj>
    <derivirana_varijabla naziv="DomainObject.Predmet.ProtustrankaIDrugi_1">KLAS PROMET d.o.o. za proizvodnju, trgovinu i poslovne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KLAS PROMET d.o.o. za proizvodnju, trgovinu i poslovne usluge, OIB 59885046256, Miroslava Krleže 22, 21000 Split</izvorni_sadrzaj>
    <derivirana_varijabla naziv="DomainObject.Predmet.ProtustrankaIDrugiAdressOIB_1">KLAS PROMET d.o.o. za proizvodnju, trgovinu i poslovne usluge, OIB 59885046256, Miroslava Krleže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KLAS PROMET d.o.o. za proizvodnju, trgovinu i poslovne usluge</item>
      <item>Ministarstvo financija RH</item>
      <item>Županijsko državno odvjetništvo u Splitu</item>
      <item>Marinko Galić</item>
    </izvorni_sadrzaj>
    <derivirana_varijabla naziv="DomainObject.Predmet.SudioniciListNaziv_1">
      <item>KLAS PROMET d.o.o. za proizvodnju, trgovinu i poslovne usluge</item>
      <item>Ministarstvo financija RH</item>
      <item>Županijsko državno odvjetništvo u Splitu</item>
      <item>Marinko Galić</item>
    </derivirana_varijabla>
  </DomainObject.Predmet.SudioniciListNaziv>
  <DomainObject.Predmet.SudioniciListAdressOIB>
    <izvorni_sadrzaj>
      <item>KLAS PROMET d.o.o. za proizvodnju, trgovinu i poslovne usluge, OIB 59885046256, Miroslava Krleže 22,21000 Split</item>
      <item>Ministarstvo financija RH, OIB 18683136487, Katančićeva 5,10000 Zagreb</item>
      <item>Županijsko državno odvjetništvo u Splitu, Gundulićeva 29a,21000 Split</item>
      <item>Marinko Galić, OIB 11375269183, Terzićeva 1,21000 Split</item>
    </izvorni_sadrzaj>
    <derivirana_varijabla naziv="DomainObject.Predmet.SudioniciListAdressOIB_1">
      <item>KLAS PROMET d.o.o. za proizvodnju, trgovinu i poslovne usluge, OIB 59885046256, Miroslava Krleže 22,21000 Split</item>
      <item>Ministarstvo financija RH, OIB 18683136487, Katančićeva 5,10000 Zagreb</item>
      <item>Županijsko državno odvjetništvo u Splitu, Gundulićeva 29a,21000 Split</item>
      <item>Marinko Galić, OIB 11375269183, Terzićeva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59885046256</item>
      <item>, OIB 18683136487</item>
      <item>, OIB null</item>
      <item>, OIB 11375269183</item>
    </izvorni_sadrzaj>
    <derivirana_varijabla naziv="DomainObject.Predmet.SudioniciListNazivOIB_1">
      <item>, OIB 59885046256</item>
      <item>, OIB 18683136487</item>
      <item>, OIB null</item>
      <item>, OIB 11375269183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1257</properties:Words>
  <properties:Characters>7033</properties:Characters>
  <properties:Lines>138</properties:Lines>
  <properties:Paragraphs>47</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2018-10-09T10:31:00Z</cp:lastPrinted>
  <dcterms:modified xmlns:xsi="http://www.w3.org/2001/XMLSchema-instance" xsi:type="dcterms:W3CDTF">2018-10-09T10:31:00Z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