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6184F" w:rsidR="0046184F">
        <w:tc>
          <w:tcPr>
            <w:tcW w:type="dxa" w:w="2985"/>
            <w:hideMark/>
          </w:tcPr>
          <w:p w:rsidRDefault="0046184F" w:rsidR="0046184F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184F" w:rsidR="0046184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46184F" w:rsidR="0046184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46184F" w:rsidR="0046184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22493a2" w14:paraId="22493a2" w:rsidRDefault="0046184F" w:rsidP="0046184F" w:rsidR="0046184F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184F" w:rsidR="0046184F">
        <w:trPr>
          <w:jc w:val="right"/>
        </w:trPr>
        <w:tc>
          <w:tcPr>
            <w:tcW w:type="dxa" w:w="4320"/>
            <w:hideMark/>
          </w:tcPr>
          <w:p w:rsidRDefault="0046184F" w:rsidR="0046184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</w:t>
            </w:r>
            <w:r>
              <w:rPr>
                <w:lang w:eastAsia="en-US" w:val="en-US"/>
              </w:rPr>
              <w:t>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St-380/2016-295</w:t>
            </w:r>
            <w:r>
              <w:rPr>
                <w:lang w:eastAsia="en-US" w:val="en-US"/>
              </w:rPr>
              <w:t xml:space="preserve"> </w:t>
            </w:r>
          </w:p>
        </w:tc>
      </w:tr>
    </w:tbl>
    <w:p w:rsidRDefault="0046184F" w:rsidP="0046184F" w:rsidR="0046184F">
      <w:pPr>
        <w:pStyle w:val="NormaleSPIS"/>
        <w:spacing w:after="0"/>
      </w:pPr>
    </w:p>
    <w:p w:rsidRDefault="0046184F" w:rsidP="0046184F" w:rsidR="0046184F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6184F" w:rsidP="0046184F" w:rsidR="0046184F">
      <w:pPr>
        <w:spacing w:after="0"/>
      </w:pPr>
      <w:r>
        <w:t xml:space="preserve">                                                                                OPĆINSKI  SUD  U  PULI-POLA</w:t>
      </w:r>
    </w:p>
    <w:p w:rsidRDefault="0046184F" w:rsidP="0046184F" w:rsidR="0046184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Stalna služba Buje</w:t>
      </w:r>
      <w:r>
        <w:tab/>
      </w:r>
    </w:p>
    <w:p w:rsidRDefault="0046184F" w:rsidP="0046184F" w:rsidR="0046184F">
      <w:pPr>
        <w:spacing w:after="0"/>
      </w:pPr>
      <w:r>
        <w:t xml:space="preserve">                                                           </w:t>
      </w:r>
      <w:r>
        <w:tab/>
      </w:r>
      <w:r>
        <w:tab/>
        <w:t xml:space="preserve">     Zemljišno – knjižni odjel</w:t>
      </w:r>
    </w:p>
    <w:p w:rsidRDefault="0046184F" w:rsidP="0046184F" w:rsidR="0046184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Istarska br. 1.</w:t>
      </w:r>
    </w:p>
    <w:p w:rsidRDefault="0046184F" w:rsidP="0046184F" w:rsidR="0046184F">
      <w:pPr>
        <w:spacing w:after="0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rPr>
          <w:u w:val="single"/>
        </w:rPr>
        <w:t>52460   B U J E</w:t>
      </w:r>
    </w:p>
    <w:p w:rsidRDefault="0046184F" w:rsidP="0046184F" w:rsidR="0046184F">
      <w:pPr>
        <w:spacing w:after="0"/>
        <w:rPr>
          <w:u w:val="single"/>
        </w:rPr>
      </w:pPr>
      <w:r>
        <w:rPr>
          <w:u w:val="single"/>
        </w:rPr>
        <w:t xml:space="preserve"> </w:t>
      </w:r>
    </w:p>
    <w:p w:rsidRDefault="0046184F" w:rsidP="0046184F" w:rsidR="0046184F">
      <w:pPr>
        <w:spacing w:after="0"/>
        <w:rPr>
          <w:u w:val="single"/>
        </w:rPr>
      </w:pPr>
    </w:p>
    <w:p w:rsidRDefault="0046184F" w:rsidP="0046184F" w:rsidR="0046184F">
      <w:pPr>
        <w:spacing w:after="0"/>
        <w:rPr>
          <w:u w:val="single"/>
        </w:rPr>
      </w:pPr>
    </w:p>
    <w:p w:rsidRDefault="0046184F" w:rsidP="0046184F" w:rsidR="0046184F">
      <w:pPr>
        <w:spacing w:after="0"/>
        <w:jc w:val="both"/>
      </w:pPr>
      <w:r>
        <w:rPr>
          <w:u w:val="single"/>
        </w:rPr>
        <w:t>PREDMET :</w:t>
      </w:r>
      <w:r>
        <w:t xml:space="preserve">   Dostava rješenja o dosudi i potvrde, radi provedbe.</w:t>
      </w: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rPr>
          <w:u w:val="single"/>
        </w:rPr>
      </w:pPr>
    </w:p>
    <w:p w:rsidRDefault="0046184F" w:rsidP="0046184F" w:rsidR="0046184F">
      <w:pPr>
        <w:spacing w:after="0"/>
        <w:jc w:val="both"/>
      </w:pPr>
      <w:r>
        <w:tab/>
        <w:t xml:space="preserve">U privitku dopisa dostavljamo Vam </w:t>
      </w:r>
      <w:proofErr w:type="spellStart"/>
      <w:r>
        <w:t>ovosudna</w:t>
      </w:r>
      <w:proofErr w:type="spellEnd"/>
      <w:r>
        <w:t xml:space="preserve"> rješenja o dosudi nekretnina s klauzulama pravomoćnosti i potvrdu ovoga suda</w:t>
      </w:r>
      <w:r>
        <w:t xml:space="preserve"> poslovni broj 6 St-380/2016-293 od 4. travnja 2018</w:t>
      </w:r>
      <w:r>
        <w:t xml:space="preserve">., da su kupci položili </w:t>
      </w:r>
      <w:proofErr w:type="spellStart"/>
      <w:r>
        <w:t>kupovnine</w:t>
      </w:r>
      <w:proofErr w:type="spellEnd"/>
      <w:r>
        <w:t xml:space="preserve"> u skladu s navedenim rješenjima o dosudi, </w:t>
      </w:r>
      <w:r>
        <w:t>na provedbu.</w:t>
      </w:r>
      <w:r>
        <w:t xml:space="preserve">    </w:t>
      </w: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center"/>
      </w:pPr>
      <w:r>
        <w:t>U Varaždinu 4. travnja 2018</w:t>
      </w:r>
      <w:r>
        <w:t>.</w:t>
      </w: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 :</w:t>
      </w: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Hugo Wedemeyer, v.r.</w:t>
      </w: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Lidija </w:t>
      </w:r>
      <w:proofErr w:type="spellStart"/>
      <w:r>
        <w:t>Šmaguc</w:t>
      </w:r>
      <w:proofErr w:type="spellEnd"/>
    </w:p>
    <w:p w:rsidRDefault="0046184F" w:rsidP="0046184F" w:rsidR="0046184F">
      <w:pPr>
        <w:spacing w:after="0"/>
        <w:jc w:val="both"/>
        <w:rPr>
          <w:u w:val="single"/>
        </w:rPr>
      </w:pPr>
    </w:p>
    <w:p w:rsidRDefault="0046184F" w:rsidP="0046184F" w:rsidR="0046184F">
      <w:pPr>
        <w:spacing w:after="0"/>
        <w:jc w:val="both"/>
        <w:rPr>
          <w:u w:val="single"/>
        </w:rPr>
      </w:pPr>
    </w:p>
    <w:p w:rsidRDefault="0046184F" w:rsidP="0046184F" w:rsidR="0046184F">
      <w:pPr>
        <w:spacing w:after="0"/>
        <w:jc w:val="both"/>
        <w:rPr>
          <w:u w:val="single"/>
        </w:rPr>
      </w:pPr>
      <w:r>
        <w:rPr>
          <w:u w:val="single"/>
        </w:rPr>
        <w:t>U  PRIVITKU :</w:t>
      </w:r>
    </w:p>
    <w:p w:rsidRDefault="0046184F" w:rsidP="0046184F" w:rsidR="0046184F">
      <w:pPr>
        <w:spacing w:after="0"/>
        <w:jc w:val="both"/>
      </w:pPr>
    </w:p>
    <w:p w:rsidRDefault="0046184F" w:rsidP="0046184F" w:rsidR="0046184F">
      <w:pPr>
        <w:spacing w:after="0"/>
        <w:jc w:val="both"/>
      </w:pPr>
      <w:r>
        <w:t>- rješenja o dosudi nekretnina s klauzulama pravomoćnosti</w:t>
      </w:r>
    </w:p>
    <w:p w:rsidRDefault="0046184F" w:rsidP="0046184F" w:rsidR="0046184F">
      <w:pPr>
        <w:spacing w:after="0"/>
      </w:pPr>
      <w:r>
        <w:t xml:space="preserve">   i potvrda o p</w:t>
      </w:r>
      <w:r>
        <w:t xml:space="preserve">olaganju </w:t>
      </w:r>
      <w:proofErr w:type="spellStart"/>
      <w:r>
        <w:t>kupovnina</w:t>
      </w:r>
      <w:proofErr w:type="spellEnd"/>
      <w:r>
        <w:t xml:space="preserve"> od 4. travnja</w:t>
      </w:r>
      <w:r>
        <w:t xml:space="preserve"> 201</w:t>
      </w:r>
      <w:r>
        <w:t>8</w:t>
      </w:r>
      <w:r>
        <w:t>.</w:t>
      </w:r>
    </w:p>
    <w:p w:rsidRDefault="0046184F" w:rsidP="0046184F" w:rsidR="004B2B74">
      <w:pPr>
        <w:spacing w:after="0"/>
      </w:pPr>
      <w:r>
        <w:t xml:space="preserve">  </w:t>
      </w:r>
      <w:r>
        <w:t xml:space="preserve"> poslovni broj 6 St-380/2016-293</w:t>
      </w:r>
    </w:p>
    <w:p w:rsidRDefault="0046184F" w:rsidP="0046184F" w:rsidR="0046184F" w:rsidRPr="004B2B74">
      <w:pPr>
        <w:spacing w:after="0"/>
      </w:pPr>
      <w:r>
        <w:rPr>
          <w:u w:val="single"/>
        </w:rPr>
        <w:lastRenderedPageBreak/>
        <w:t>NA ZNANJE :</w:t>
      </w:r>
    </w:p>
    <w:p w:rsidRDefault="0046184F" w:rsidP="0046184F" w:rsidR="0046184F">
      <w:pPr>
        <w:spacing w:after="0"/>
        <w:rPr>
          <w:b/>
          <w:u w:val="single"/>
        </w:rPr>
      </w:pPr>
    </w:p>
    <w:p w:rsidRDefault="0046184F" w:rsidP="0046184F" w:rsidR="0046184F">
      <w:pPr>
        <w:spacing w:after="0"/>
        <w:jc w:val="both"/>
      </w:pPr>
      <w:r>
        <w:t>Stečajnom upravitelju To</w:t>
      </w:r>
      <w:r w:rsidR="004B2B74">
        <w:t xml:space="preserve">mislavu </w:t>
      </w:r>
      <w:proofErr w:type="spellStart"/>
      <w:r w:rsidR="004B2B74">
        <w:t>Đuričinu</w:t>
      </w:r>
      <w:proofErr w:type="spellEnd"/>
      <w:r w:rsidR="004B2B74">
        <w:t>, Dravska poljana br. 1, 42000 Varaždin,</w:t>
      </w:r>
    </w:p>
    <w:p w:rsidRDefault="0046184F" w:rsidP="0046184F" w:rsidR="0046184F">
      <w:pPr>
        <w:spacing w:after="0"/>
        <w:jc w:val="both"/>
      </w:pPr>
    </w:p>
    <w:p w:rsidRDefault="004B2B74" w:rsidP="0046184F" w:rsidR="0046184F">
      <w:r>
        <w:t>Kupac STJEPAN LIGUTIĆ, Bana Josipa Jelačića br. 4, 23000 Zadar,</w:t>
      </w:r>
      <w:r w:rsidR="0046184F">
        <w:t xml:space="preserve"> </w:t>
      </w:r>
    </w:p>
    <w:p w:rsidRDefault="004B2B74" w:rsidP="0046184F" w:rsidR="0046184F">
      <w:pPr>
        <w:jc w:val="both"/>
      </w:pPr>
      <w:r>
        <w:t>Kupac ALFA-INŽENJERING d.o.o., Osječka br. 125, 35000 Slavonski Brod,</w:t>
      </w:r>
    </w:p>
    <w:p w:rsidRDefault="004B2B74" w:rsidP="0046184F" w:rsidR="0046184F">
      <w:pPr>
        <w:jc w:val="both"/>
      </w:pPr>
      <w:r>
        <w:t xml:space="preserve">Kupac NATAŠA MOTUŠIĆ, </w:t>
      </w:r>
      <w:proofErr w:type="spellStart"/>
      <w:r>
        <w:t>Tribje</w:t>
      </w:r>
      <w:proofErr w:type="spellEnd"/>
      <w:r>
        <w:t xml:space="preserve"> br. 29, 52470 Umag,</w:t>
      </w:r>
    </w:p>
    <w:p w:rsidRDefault="004B2B74" w:rsidP="0046184F" w:rsidR="004B2B74">
      <w:pPr>
        <w:jc w:val="both"/>
      </w:pPr>
      <w:r>
        <w:t>Kupac T</w:t>
      </w:r>
      <w:bookmarkStart w:name="_GoBack" w:id="0"/>
      <w:bookmarkEnd w:id="0"/>
      <w:r>
        <w:t xml:space="preserve">ERRA FIRMA d.d., </w:t>
      </w:r>
      <w:proofErr w:type="spellStart"/>
      <w:r>
        <w:t>Budmanijeva</w:t>
      </w:r>
      <w:proofErr w:type="spellEnd"/>
      <w:r>
        <w:t xml:space="preserve"> br. 3, 10000 Zagreb.</w:t>
      </w:r>
    </w:p>
    <w:p w:rsidRDefault="0046184F" w:rsidP="0046184F" w:rsidR="0046184F">
      <w:pPr>
        <w:spacing w:after="0"/>
      </w:pPr>
    </w:p>
    <w:p w:rsidRDefault="0046184F" w:rsidP="0046184F" w:rsidR="0046184F">
      <w:pPr>
        <w:spacing w:after="0"/>
      </w:pPr>
    </w:p>
    <w:p w:rsidRDefault="0046184F" w:rsidP="0046184F" w:rsidR="0046184F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498" w:rsidP="00537B78" w:rsidR="00DB5498">
      <w:r>
        <w:separator/>
      </w:r>
    </w:p>
  </w:endnote>
  <w:endnote w:id="0" w:type="continuationSeparator">
    <w:p w:rsidRDefault="00DB5498" w:rsidP="00537B78" w:rsidR="00DB5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0746128"/>
      <w:docPartObj>
        <w:docPartGallery w:val="Page Numbers (Bottom of Page)"/>
        <w:docPartUnique/>
      </w:docPartObj>
    </w:sdtPr>
    <w:sdtContent>
      <w:p w:rsidRDefault="0046184F" w:rsidR="0046184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ED9">
          <w:t>2</w:t>
        </w:r>
        <w:r>
          <w:fldChar w:fldCharType="end"/>
        </w:r>
      </w:p>
    </w:sdtContent>
  </w:sdt>
  <w:p w:rsidRDefault="0046184F" w:rsidR="004618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498" w:rsidP="00537B78" w:rsidR="00DB5498">
      <w:r>
        <w:separator/>
      </w:r>
    </w:p>
  </w:footnote>
  <w:footnote w:id="0" w:type="continuationSeparator">
    <w:p w:rsidRDefault="00DB5498" w:rsidP="00537B78" w:rsidR="00DB5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1ED9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84F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B74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498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6184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6184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6184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6184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0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St-380/2016-295</izvorni_sadrzaj>
    <derivirana_varijabla naziv="DomainObject.Oznaka_1">St-380/2016-295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St-380/2016-295</izvorni_sadrzaj>
    <derivirana_varijabla naziv="DomainObject.PoslovniBrojDokumenta_1">St-380/2016-295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2F9E9-7B73-4FDC-823B-8D78C4419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170</properties:Words>
  <properties:Characters>953</properties:Characters>
  <properties:Lines>56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2018-04-04T08:42:00Z</cp:lastPrinted>
  <dcterms:modified xmlns:xsi="http://www.w3.org/2001/XMLSchema-instance" xsi:type="dcterms:W3CDTF">2018-04-04T08:42:00Z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St-380/2016-295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