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ff88" w14:paraId="a2eff88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   S</w:t>
      </w:r>
      <w:r w:rsidR="00ED0EA5">
        <w:rPr>
          <w:b/>
          <w:sz w:val="22"/>
          <w:szCs w:val="22"/>
        </w:rPr>
        <w:t>ukoišanska 6, Split</w:t>
      </w:r>
    </w:p>
    <w:p w:rsidRDefault="00C640B8" w:rsidP="00C640B8" w:rsidR="00C640B8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BC6840">
        <w:rPr>
          <w:b/>
          <w:sz w:val="22"/>
          <w:szCs w:val="22"/>
        </w:rPr>
        <w:t>1</w:t>
      </w:r>
      <w:r w:rsidR="002F5B13">
        <w:rPr>
          <w:b/>
          <w:sz w:val="22"/>
          <w:szCs w:val="22"/>
        </w:rPr>
        <w:t>742</w:t>
      </w:r>
      <w:r w:rsidR="00F13507">
        <w:rPr>
          <w:b/>
          <w:sz w:val="22"/>
          <w:szCs w:val="22"/>
        </w:rPr>
        <w:t>/201</w:t>
      </w:r>
      <w:r w:rsidR="00BC6840">
        <w:rPr>
          <w:b/>
          <w:sz w:val="22"/>
          <w:szCs w:val="22"/>
        </w:rPr>
        <w:t>6</w:t>
      </w:r>
      <w:r w:rsidR="00F13507">
        <w:rPr>
          <w:b/>
          <w:sz w:val="22"/>
          <w:szCs w:val="22"/>
        </w:rPr>
        <w:t>-</w:t>
      </w:r>
      <w:r w:rsidR="00924874">
        <w:rPr>
          <w:b/>
          <w:sz w:val="22"/>
          <w:szCs w:val="22"/>
        </w:rPr>
        <w:t>27</w:t>
      </w:r>
    </w:p>
    <w:p w:rsidRDefault="0040304D" w:rsidP="00C640B8" w:rsidR="0040304D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924874" w:rsidR="00C640B8" w:rsidRPr="0078580F">
      <w:pPr>
        <w:rPr>
          <w:b/>
          <w:sz w:val="22"/>
          <w:szCs w:val="22"/>
        </w:rPr>
      </w:pPr>
    </w:p>
    <w:p w:rsidRDefault="00C640B8" w:rsidP="00924874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2F5B13" w:rsidRPr="002F5B13">
        <w:rPr>
          <w:bCs/>
          <w:sz w:val="22"/>
          <w:szCs w:val="22"/>
          <w:lang w:val="en-AU"/>
        </w:rPr>
        <w:t>BOJADISAR d.o.o. za građenje, Križine 1B, Podstrana, MBS: 060279748, OIB: 1824250923</w:t>
      </w:r>
      <w:r w:rsidR="004D7F1C">
        <w:rPr>
          <w:bCs/>
          <w:sz w:val="22"/>
          <w:szCs w:val="22"/>
          <w:lang w:val="en-AU"/>
        </w:rPr>
        <w:t>6</w:t>
      </w:r>
      <w:r w:rsidR="002F5B13">
        <w:rPr>
          <w:bCs/>
          <w:sz w:val="22"/>
          <w:szCs w:val="22"/>
          <w:lang w:val="en-AU"/>
        </w:rPr>
        <w:t>,</w:t>
      </w:r>
      <w:r w:rsidR="00797BF2" w:rsidRPr="00797BF2">
        <w:rPr>
          <w:bCs/>
          <w:sz w:val="22"/>
          <w:szCs w:val="22"/>
          <w:lang w:val="en-AU"/>
        </w:rPr>
        <w:t xml:space="preserve">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2F5B13">
        <w:rPr>
          <w:bCs/>
          <w:sz w:val="22"/>
          <w:szCs w:val="22"/>
        </w:rPr>
        <w:t>Jozu Bagariću iz Ploča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D5190C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40304D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 xml:space="preserve">zastupano po zamjeniku </w:t>
      </w:r>
      <w:r w:rsidR="007C7EC7">
        <w:rPr>
          <w:sz w:val="22"/>
          <w:szCs w:val="22"/>
        </w:rPr>
        <w:t>ŽDO</w:t>
      </w:r>
      <w:r w:rsidR="00D5190C">
        <w:rPr>
          <w:sz w:val="22"/>
          <w:szCs w:val="22"/>
        </w:rPr>
        <w:t xml:space="preserve"> Split,</w:t>
      </w:r>
      <w:r w:rsidR="007C7EC7">
        <w:rPr>
          <w:sz w:val="22"/>
          <w:szCs w:val="22"/>
        </w:rPr>
        <w:t xml:space="preserve"> </w:t>
      </w:r>
      <w:r w:rsidR="00924874">
        <w:rPr>
          <w:sz w:val="22"/>
          <w:szCs w:val="22"/>
        </w:rPr>
        <w:t xml:space="preserve">Maji Klemen,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2F3A40" w:rsidR="002F3A40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</w:t>
      </w:r>
      <w:r w:rsidR="005F210D" w:rsidRPr="001629BE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se osnovan</w:t>
      </w:r>
      <w:r w:rsidR="00960E95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 w:rsidR="00960E95">
        <w:rPr>
          <w:sz w:val="22"/>
          <w:szCs w:val="22"/>
        </w:rPr>
        <w:t>e</w:t>
      </w:r>
      <w:r w:rsidR="007758F8" w:rsidRPr="001629BE">
        <w:rPr>
          <w:sz w:val="22"/>
          <w:szCs w:val="22"/>
        </w:rPr>
        <w:t xml:space="preserve"> </w:t>
      </w:r>
      <w:r w:rsidRPr="001629BE">
        <w:rPr>
          <w:sz w:val="22"/>
          <w:szCs w:val="22"/>
        </w:rPr>
        <w:t xml:space="preserve">vjerovnika </w:t>
      </w:r>
      <w:r w:rsidR="002F3A40" w:rsidRPr="001629BE">
        <w:rPr>
          <w:sz w:val="22"/>
          <w:szCs w:val="22"/>
        </w:rPr>
        <w:t>I. (</w:t>
      </w:r>
      <w:r w:rsidR="006A2B2A">
        <w:rPr>
          <w:sz w:val="22"/>
          <w:szCs w:val="22"/>
        </w:rPr>
        <w:t>prvog</w:t>
      </w:r>
      <w:r w:rsidR="002F3A40" w:rsidRPr="001629BE">
        <w:rPr>
          <w:sz w:val="22"/>
          <w:szCs w:val="22"/>
        </w:rPr>
        <w:t>) višeg isplatnog reda:</w:t>
      </w:r>
    </w:p>
    <w:p w:rsidRDefault="00BA20C6" w:rsidP="006A2B2A" w:rsidR="000B63A3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9B1E2F">
        <w:rPr>
          <w:sz w:val="22"/>
          <w:szCs w:val="22"/>
        </w:rPr>
        <w:t>HRVATSKI</w:t>
      </w:r>
      <w:r w:rsidR="005F3EF2" w:rsidRPr="009B1E2F">
        <w:rPr>
          <w:sz w:val="22"/>
          <w:szCs w:val="22"/>
        </w:rPr>
        <w:t xml:space="preserve"> ZAVOD ZA MIROVINSKO OSIGURANJE, Zagreb, OIB: 84397956623, </w:t>
      </w:r>
      <w:r w:rsidR="00C80AF8" w:rsidRPr="009B1E2F">
        <w:rPr>
          <w:sz w:val="22"/>
          <w:szCs w:val="22"/>
        </w:rPr>
        <w:t xml:space="preserve">u iznosu </w:t>
      </w:r>
      <w:r w:rsidR="009B1E2F" w:rsidRPr="009B1E2F">
        <w:rPr>
          <w:sz w:val="22"/>
          <w:szCs w:val="22"/>
        </w:rPr>
        <w:t>45.390,20</w:t>
      </w:r>
      <w:r w:rsidR="00C80AF8" w:rsidRPr="009B1E2F">
        <w:rPr>
          <w:sz w:val="22"/>
          <w:szCs w:val="22"/>
        </w:rPr>
        <w:t xml:space="preserve"> kuna,</w:t>
      </w:r>
    </w:p>
    <w:p w:rsidRDefault="009B1E2F" w:rsidP="009B1E2F" w:rsidR="009B1E2F" w:rsidRPr="009B1E2F">
      <w:pPr>
        <w:pStyle w:val="Odlomakpopisa"/>
        <w:numPr>
          <w:ilvl w:val="0"/>
          <w:numId w:val="5"/>
        </w:numPr>
        <w:rPr>
          <w:sz w:val="22"/>
          <w:szCs w:val="22"/>
        </w:rPr>
      </w:pPr>
      <w:r w:rsidRPr="009B1E2F">
        <w:rPr>
          <w:sz w:val="22"/>
          <w:szCs w:val="22"/>
        </w:rPr>
        <w:t xml:space="preserve">REGOS Središnji registar osiguranika, Zagreb, OIB: 93161265507, u iznosu </w:t>
      </w:r>
      <w:r>
        <w:rPr>
          <w:sz w:val="22"/>
          <w:szCs w:val="22"/>
        </w:rPr>
        <w:t xml:space="preserve">11.391,83       </w:t>
      </w:r>
      <w:r w:rsidRPr="009B1E2F">
        <w:rPr>
          <w:sz w:val="22"/>
          <w:szCs w:val="22"/>
        </w:rPr>
        <w:t>kuna</w:t>
      </w:r>
    </w:p>
    <w:p w:rsidRDefault="0027154F" w:rsidP="006A2B2A" w:rsidR="0027154F" w:rsidRPr="009B1E2F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9B1E2F">
        <w:rPr>
          <w:sz w:val="22"/>
          <w:szCs w:val="22"/>
        </w:rPr>
        <w:t>HRVATSKI ZAVOD ZA ZDRAVSTVENO OSIGURANJE, Zagreb,</w:t>
      </w:r>
      <w:r w:rsidR="00842CEC" w:rsidRPr="009B1E2F">
        <w:rPr>
          <w:sz w:val="22"/>
          <w:szCs w:val="22"/>
        </w:rPr>
        <w:t xml:space="preserve"> </w:t>
      </w:r>
      <w:r w:rsidRPr="009B1E2F">
        <w:rPr>
          <w:sz w:val="22"/>
          <w:szCs w:val="22"/>
        </w:rPr>
        <w:t xml:space="preserve">OIB: 02958272670, u iznosu </w:t>
      </w:r>
      <w:r w:rsidR="009B1E2F">
        <w:rPr>
          <w:sz w:val="22"/>
          <w:szCs w:val="22"/>
        </w:rPr>
        <w:t>38.700,87</w:t>
      </w:r>
      <w:r w:rsidR="00842CEC" w:rsidRPr="009B1E2F">
        <w:rPr>
          <w:sz w:val="22"/>
          <w:szCs w:val="22"/>
        </w:rPr>
        <w:t xml:space="preserve"> kuna,</w:t>
      </w:r>
    </w:p>
    <w:p w:rsidRDefault="00842CEC" w:rsidP="006A2B2A" w:rsidR="00842CEC" w:rsidRPr="009B1E2F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9B1E2F">
        <w:rPr>
          <w:sz w:val="22"/>
          <w:szCs w:val="22"/>
        </w:rPr>
        <w:t xml:space="preserve">HRVATSKI ZAVOD ZA ZAPOŠLJAVANJE, </w:t>
      </w:r>
      <w:r w:rsidR="00A1698C" w:rsidRPr="009B1E2F">
        <w:rPr>
          <w:sz w:val="22"/>
          <w:szCs w:val="22"/>
        </w:rPr>
        <w:t xml:space="preserve">Zagreb, </w:t>
      </w:r>
      <w:r w:rsidR="00AD15B2" w:rsidRPr="009B1E2F">
        <w:rPr>
          <w:sz w:val="22"/>
          <w:szCs w:val="22"/>
        </w:rPr>
        <w:t xml:space="preserve">OIB: 91547293790, </w:t>
      </w:r>
      <w:r w:rsidR="00A1698C" w:rsidRPr="009B1E2F">
        <w:rPr>
          <w:sz w:val="22"/>
          <w:szCs w:val="22"/>
        </w:rPr>
        <w:t xml:space="preserve">u iznosu </w:t>
      </w:r>
      <w:r w:rsidR="009B1E2F">
        <w:rPr>
          <w:sz w:val="22"/>
          <w:szCs w:val="22"/>
        </w:rPr>
        <w:t>4.826,49</w:t>
      </w:r>
      <w:r w:rsidRPr="009B1E2F">
        <w:rPr>
          <w:sz w:val="22"/>
          <w:szCs w:val="22"/>
        </w:rPr>
        <w:t xml:space="preserve"> kuna,</w:t>
      </w:r>
    </w:p>
    <w:p w:rsidRDefault="009B1E2F" w:rsidP="001B60A1" w:rsidR="003260CD" w:rsidRPr="009B1E2F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9B1E2F">
        <w:rPr>
          <w:sz w:val="22"/>
          <w:szCs w:val="22"/>
        </w:rPr>
        <w:t>OPĆINA PODSTRANA, P</w:t>
      </w:r>
      <w:r>
        <w:rPr>
          <w:sz w:val="22"/>
          <w:szCs w:val="22"/>
        </w:rPr>
        <w:t>odstrana</w:t>
      </w:r>
      <w:r w:rsidR="003260CD" w:rsidRPr="009B1E2F">
        <w:rPr>
          <w:sz w:val="22"/>
          <w:szCs w:val="22"/>
        </w:rPr>
        <w:t xml:space="preserve">, OIB: </w:t>
      </w:r>
      <w:r w:rsidR="001C193E">
        <w:rPr>
          <w:sz w:val="22"/>
          <w:szCs w:val="22"/>
        </w:rPr>
        <w:t>40910925478</w:t>
      </w:r>
      <w:r w:rsidR="003260CD" w:rsidRPr="009B1E2F">
        <w:rPr>
          <w:sz w:val="22"/>
          <w:szCs w:val="22"/>
        </w:rPr>
        <w:t xml:space="preserve">, u iznosu </w:t>
      </w:r>
      <w:r w:rsidRPr="009B1E2F">
        <w:rPr>
          <w:sz w:val="22"/>
          <w:szCs w:val="22"/>
        </w:rPr>
        <w:t>6.320,94</w:t>
      </w:r>
      <w:r w:rsidR="003260CD" w:rsidRPr="009B1E2F">
        <w:rPr>
          <w:sz w:val="22"/>
          <w:szCs w:val="22"/>
        </w:rPr>
        <w:t xml:space="preserve"> kuna</w:t>
      </w:r>
    </w:p>
    <w:p w:rsidRDefault="00BE2481" w:rsidP="00BE2481" w:rsidR="00BE2481" w:rsidRPr="000B63A3">
      <w:pPr>
        <w:pStyle w:val="Odlomakpopisa"/>
        <w:ind w:left="426"/>
        <w:jc w:val="both"/>
        <w:rPr>
          <w:sz w:val="22"/>
          <w:szCs w:val="22"/>
        </w:rPr>
      </w:pPr>
    </w:p>
    <w:p w:rsidRDefault="00064DA7" w:rsidP="00960E95" w:rsidR="00064DA7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Osporava se tražbina</w:t>
      </w:r>
      <w:r w:rsidR="00432416" w:rsidRPr="00432416">
        <w:rPr>
          <w:sz w:val="22"/>
          <w:szCs w:val="22"/>
        </w:rPr>
        <w:t xml:space="preserve"> I. (prvog) višeg isplatnog reda:</w:t>
      </w:r>
    </w:p>
    <w:p w:rsidRDefault="00612751" w:rsidP="001B60A1" w:rsidR="00612751" w:rsidRPr="009B1E2F">
      <w:pPr>
        <w:pStyle w:val="Odlomakpopisa"/>
        <w:numPr>
          <w:ilvl w:val="0"/>
          <w:numId w:val="21"/>
        </w:numPr>
        <w:ind w:hanging="426" w:left="426"/>
        <w:jc w:val="both"/>
        <w:rPr>
          <w:sz w:val="22"/>
          <w:szCs w:val="22"/>
        </w:rPr>
      </w:pPr>
      <w:r w:rsidRPr="009B1E2F">
        <w:rPr>
          <w:sz w:val="22"/>
          <w:szCs w:val="22"/>
        </w:rPr>
        <w:t xml:space="preserve">REPUBLIKA HRVATSKA MINISTARSTVO FINANCIJA, Porezna uprava, </w:t>
      </w:r>
      <w:r w:rsidR="001B60A1" w:rsidRPr="009B1E2F">
        <w:rPr>
          <w:sz w:val="22"/>
          <w:szCs w:val="22"/>
        </w:rPr>
        <w:t xml:space="preserve">Područni ured Dalmacija, </w:t>
      </w:r>
      <w:r w:rsidR="006D5C95" w:rsidRPr="009B1E2F">
        <w:rPr>
          <w:sz w:val="22"/>
          <w:szCs w:val="22"/>
        </w:rPr>
        <w:t>Spli</w:t>
      </w:r>
      <w:r w:rsidR="001B60A1" w:rsidRPr="009B1E2F">
        <w:rPr>
          <w:sz w:val="22"/>
          <w:szCs w:val="22"/>
        </w:rPr>
        <w:t xml:space="preserve">t, </w:t>
      </w:r>
      <w:r w:rsidRPr="009B1E2F">
        <w:rPr>
          <w:sz w:val="22"/>
          <w:szCs w:val="22"/>
        </w:rPr>
        <w:t xml:space="preserve">OIB: 18683136487, u iznosu </w:t>
      </w:r>
      <w:r w:rsidR="009B1E2F" w:rsidRPr="009B1E2F">
        <w:rPr>
          <w:sz w:val="22"/>
          <w:szCs w:val="22"/>
        </w:rPr>
        <w:t>106.630,33</w:t>
      </w:r>
      <w:r w:rsidRPr="009B1E2F">
        <w:rPr>
          <w:sz w:val="22"/>
          <w:szCs w:val="22"/>
        </w:rPr>
        <w:t xml:space="preserve"> kuna.</w:t>
      </w:r>
    </w:p>
    <w:p w:rsidRDefault="00064DA7" w:rsidP="00064DA7" w:rsidR="00064DA7" w:rsidRPr="001366AB">
      <w:pPr>
        <w:pStyle w:val="Odlomakpopisa"/>
        <w:tabs>
          <w:tab w:pos="426" w:val="left"/>
        </w:tabs>
        <w:ind w:left="0"/>
        <w:jc w:val="both"/>
        <w:rPr>
          <w:sz w:val="16"/>
          <w:szCs w:val="16"/>
        </w:rPr>
      </w:pPr>
    </w:p>
    <w:p w:rsidRDefault="00960E95" w:rsidP="00960E95" w:rsidR="00960E95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Utvrđuje se osnovan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vjerovnika II. (drugog) višeg isplatnog reda:</w:t>
      </w:r>
    </w:p>
    <w:p w:rsidRDefault="006D5C95" w:rsidP="0081644C" w:rsidR="006D5C95" w:rsidRPr="006D5C95">
      <w:pPr>
        <w:pStyle w:val="Odlomakpopisa"/>
        <w:numPr>
          <w:ilvl w:val="0"/>
          <w:numId w:val="16"/>
        </w:numPr>
        <w:ind w:hanging="426" w:left="426"/>
        <w:jc w:val="both"/>
        <w:rPr>
          <w:sz w:val="22"/>
          <w:szCs w:val="22"/>
        </w:rPr>
      </w:pPr>
      <w:r w:rsidRPr="006D5C95">
        <w:rPr>
          <w:sz w:val="22"/>
          <w:szCs w:val="22"/>
        </w:rPr>
        <w:t xml:space="preserve">REPUBLIKA HRVATSKA MINISTARSTVO FINANCIJA, </w:t>
      </w:r>
      <w:r w:rsidR="002F5B13">
        <w:rPr>
          <w:sz w:val="22"/>
          <w:szCs w:val="22"/>
        </w:rPr>
        <w:t>Z</w:t>
      </w:r>
      <w:r w:rsidR="0081644C">
        <w:rPr>
          <w:sz w:val="22"/>
          <w:szCs w:val="22"/>
        </w:rPr>
        <w:t>a</w:t>
      </w:r>
      <w:r w:rsidR="002F5B13">
        <w:rPr>
          <w:sz w:val="22"/>
          <w:szCs w:val="22"/>
        </w:rPr>
        <w:t>greb</w:t>
      </w:r>
      <w:r w:rsidR="00A84840">
        <w:rPr>
          <w:sz w:val="22"/>
          <w:szCs w:val="22"/>
        </w:rPr>
        <w:t xml:space="preserve">, OIB: 18683136487, u iznosu </w:t>
      </w:r>
      <w:r w:rsidR="002F5B13">
        <w:rPr>
          <w:sz w:val="22"/>
          <w:szCs w:val="22"/>
        </w:rPr>
        <w:t>127.130,15</w:t>
      </w:r>
      <w:r w:rsidRPr="006D5C95">
        <w:rPr>
          <w:sz w:val="22"/>
          <w:szCs w:val="22"/>
        </w:rPr>
        <w:t xml:space="preserve"> kuna</w:t>
      </w:r>
      <w:r>
        <w:rPr>
          <w:sz w:val="22"/>
          <w:szCs w:val="22"/>
        </w:rPr>
        <w:t>,</w:t>
      </w:r>
    </w:p>
    <w:p w:rsidRDefault="00B1064A" w:rsidP="008A73AF" w:rsidR="008A73AF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8A73AF">
        <w:rPr>
          <w:sz w:val="22"/>
          <w:szCs w:val="22"/>
        </w:rPr>
        <w:t>.</w:t>
      </w:r>
      <w:r w:rsidR="008A73AF">
        <w:rPr>
          <w:sz w:val="22"/>
          <w:szCs w:val="22"/>
        </w:rPr>
        <w:tab/>
      </w:r>
      <w:r w:rsidR="007E4C80">
        <w:rPr>
          <w:sz w:val="22"/>
          <w:szCs w:val="22"/>
        </w:rPr>
        <w:t>ERSTE CARD CLUB</w:t>
      </w:r>
      <w:r w:rsidR="008A73AF">
        <w:rPr>
          <w:sz w:val="22"/>
          <w:szCs w:val="22"/>
        </w:rPr>
        <w:t xml:space="preserve"> d.</w:t>
      </w:r>
      <w:r w:rsidR="007E4C80">
        <w:rPr>
          <w:sz w:val="22"/>
          <w:szCs w:val="22"/>
        </w:rPr>
        <w:t>o.o</w:t>
      </w:r>
      <w:r w:rsidR="008A73AF">
        <w:rPr>
          <w:sz w:val="22"/>
          <w:szCs w:val="22"/>
        </w:rPr>
        <w:t xml:space="preserve">, Split, OIB: 18556905592, u iznosu </w:t>
      </w:r>
      <w:r w:rsidR="007E4C80">
        <w:rPr>
          <w:sz w:val="22"/>
          <w:szCs w:val="22"/>
        </w:rPr>
        <w:t>8.851,95</w:t>
      </w:r>
      <w:r w:rsidR="008A73AF">
        <w:rPr>
          <w:sz w:val="22"/>
          <w:szCs w:val="22"/>
        </w:rPr>
        <w:t xml:space="preserve"> kuna</w:t>
      </w:r>
      <w:r w:rsidR="007E4C80">
        <w:rPr>
          <w:sz w:val="22"/>
          <w:szCs w:val="22"/>
        </w:rPr>
        <w:t>.</w:t>
      </w:r>
    </w:p>
    <w:p w:rsidRDefault="002A4C44" w:rsidP="00876214" w:rsidR="002A4C44" w:rsidRPr="00574034">
      <w:pPr>
        <w:tabs>
          <w:tab w:pos="426" w:val="left"/>
        </w:tabs>
        <w:rPr>
          <w:b/>
          <w:sz w:val="16"/>
          <w:szCs w:val="16"/>
          <w:lang w:val="fr-FR"/>
        </w:rPr>
      </w:pPr>
    </w:p>
    <w:p w:rsidRDefault="00643D20" w:rsidP="00433D3E" w:rsidR="00433D3E" w:rsidRPr="009B1E2F">
      <w:pPr>
        <w:tabs>
          <w:tab w:pos="426" w:val="left"/>
        </w:tabs>
        <w:rPr>
          <w:sz w:val="22"/>
          <w:szCs w:val="22"/>
          <w:lang w:val="fr-FR"/>
        </w:rPr>
      </w:pPr>
      <w:r w:rsidRPr="009B1E2F">
        <w:rPr>
          <w:b/>
          <w:sz w:val="22"/>
          <w:szCs w:val="22"/>
          <w:lang w:val="fr-FR"/>
        </w:rPr>
        <w:t>V</w:t>
      </w:r>
      <w:r w:rsidR="002A4C44" w:rsidRPr="009B1E2F">
        <w:rPr>
          <w:b/>
          <w:sz w:val="22"/>
          <w:szCs w:val="22"/>
          <w:lang w:val="fr-FR"/>
        </w:rPr>
        <w:t>.</w:t>
      </w:r>
      <w:r w:rsidR="002A4C44" w:rsidRPr="009B1E2F">
        <w:rPr>
          <w:b/>
          <w:sz w:val="22"/>
          <w:szCs w:val="22"/>
          <w:lang w:val="fr-FR"/>
        </w:rPr>
        <w:tab/>
      </w:r>
      <w:r w:rsidR="00433D3E" w:rsidRPr="009B1E2F">
        <w:rPr>
          <w:sz w:val="22"/>
          <w:szCs w:val="22"/>
          <w:lang w:val="fr-FR"/>
        </w:rPr>
        <w:t>Upućuje se vjerovnik za osporenu tražbinu iz točke I</w:t>
      </w:r>
      <w:r w:rsidR="00C82643" w:rsidRPr="009B1E2F">
        <w:rPr>
          <w:sz w:val="22"/>
          <w:szCs w:val="22"/>
          <w:lang w:val="fr-FR"/>
        </w:rPr>
        <w:t>I</w:t>
      </w:r>
      <w:r w:rsidR="00433D3E" w:rsidRPr="009B1E2F">
        <w:rPr>
          <w:sz w:val="22"/>
          <w:szCs w:val="22"/>
          <w:lang w:val="fr-FR"/>
        </w:rPr>
        <w:t>. ovog rješenja i to:</w:t>
      </w:r>
    </w:p>
    <w:p w:rsidRDefault="00C82643" w:rsidP="00D75FE1" w:rsidR="00C82643" w:rsidRPr="009B1E2F">
      <w:pPr>
        <w:pStyle w:val="Odlomakpopisa"/>
        <w:numPr>
          <w:ilvl w:val="0"/>
          <w:numId w:val="23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9B1E2F">
        <w:rPr>
          <w:sz w:val="22"/>
          <w:szCs w:val="22"/>
        </w:rPr>
        <w:t xml:space="preserve">REPUBLIKA HRVATSKA MINISTARSTVO FINANCIJA, Porezna uprava, </w:t>
      </w:r>
      <w:r w:rsidR="00D75FE1" w:rsidRPr="009B1E2F">
        <w:rPr>
          <w:sz w:val="22"/>
          <w:szCs w:val="22"/>
        </w:rPr>
        <w:t xml:space="preserve">Područni ured Dalmacija, </w:t>
      </w:r>
      <w:r w:rsidR="006D5C95" w:rsidRPr="009B1E2F">
        <w:rPr>
          <w:sz w:val="22"/>
          <w:szCs w:val="22"/>
        </w:rPr>
        <w:t>Spli</w:t>
      </w:r>
      <w:r w:rsidR="00D75FE1" w:rsidRPr="009B1E2F">
        <w:rPr>
          <w:sz w:val="22"/>
          <w:szCs w:val="22"/>
        </w:rPr>
        <w:t xml:space="preserve">t, </w:t>
      </w:r>
      <w:r w:rsidRPr="009B1E2F">
        <w:rPr>
          <w:sz w:val="22"/>
          <w:szCs w:val="22"/>
        </w:rPr>
        <w:t xml:space="preserve"> OIB: 18683136487, u iznosu </w:t>
      </w:r>
      <w:r w:rsidR="009B1E2F" w:rsidRPr="009B1E2F">
        <w:rPr>
          <w:sz w:val="22"/>
          <w:szCs w:val="22"/>
        </w:rPr>
        <w:t>106.630,33</w:t>
      </w:r>
      <w:r w:rsidRPr="009B1E2F">
        <w:rPr>
          <w:sz w:val="22"/>
          <w:szCs w:val="22"/>
        </w:rPr>
        <w:t xml:space="preserve"> kuna.</w:t>
      </w:r>
    </w:p>
    <w:p w:rsidRDefault="008C694E" w:rsidP="008C694E" w:rsidR="008C694E" w:rsidRPr="009B1E2F">
      <w:pPr>
        <w:tabs>
          <w:tab w:pos="0" w:val="left"/>
        </w:tabs>
        <w:jc w:val="both"/>
        <w:rPr>
          <w:sz w:val="22"/>
          <w:szCs w:val="22"/>
          <w:lang w:val="fr-FR"/>
        </w:rPr>
      </w:pPr>
      <w:r w:rsidRPr="009B1E2F">
        <w:rPr>
          <w:sz w:val="22"/>
          <w:szCs w:val="22"/>
          <w:lang w:val="fr-FR"/>
        </w:rPr>
        <w:t>u roku od 8 dana od pravomoćnosti ovog rješenja pokrenuti postupak radi utvrđenja osporene tražbine, jer će se inače smatrati da je odustao od prava na vođenje parnice.</w:t>
      </w:r>
    </w:p>
    <w:p w:rsidRDefault="009B1E2F" w:rsidP="00E26D2D" w:rsidR="009B1E2F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4D7F1C" w:rsidRPr="004D7F1C">
        <w:rPr>
          <w:sz w:val="22"/>
          <w:szCs w:val="22"/>
        </w:rPr>
        <w:t>1742/2016-17</w:t>
      </w:r>
      <w:r w:rsidR="004D7F1C">
        <w:rPr>
          <w:sz w:val="22"/>
          <w:szCs w:val="22"/>
        </w:rPr>
        <w:t xml:space="preserve"> </w:t>
      </w:r>
      <w:r w:rsidR="00004FC3" w:rsidRPr="004D7F1C">
        <w:rPr>
          <w:sz w:val="22"/>
          <w:szCs w:val="22"/>
        </w:rPr>
        <w:t>od</w:t>
      </w:r>
      <w:r w:rsidR="00004FC3" w:rsidRPr="00145C71">
        <w:rPr>
          <w:sz w:val="22"/>
          <w:szCs w:val="22"/>
        </w:rPr>
        <w:t xml:space="preserve"> </w:t>
      </w:r>
      <w:r w:rsidR="0085641C">
        <w:rPr>
          <w:sz w:val="22"/>
          <w:szCs w:val="22"/>
        </w:rPr>
        <w:t>11</w:t>
      </w:r>
      <w:r w:rsidR="00B96A16" w:rsidRPr="00145C71">
        <w:rPr>
          <w:sz w:val="22"/>
          <w:szCs w:val="22"/>
        </w:rPr>
        <w:t xml:space="preserve">. </w:t>
      </w:r>
      <w:r w:rsidR="0085641C">
        <w:rPr>
          <w:sz w:val="22"/>
          <w:szCs w:val="22"/>
        </w:rPr>
        <w:t>prosinca</w:t>
      </w:r>
      <w:r w:rsidR="00FE0A13">
        <w:rPr>
          <w:sz w:val="22"/>
          <w:szCs w:val="22"/>
        </w:rPr>
        <w:t xml:space="preserve"> </w:t>
      </w:r>
      <w:r w:rsidR="00B96A16" w:rsidRPr="00145C71">
        <w:rPr>
          <w:sz w:val="22"/>
          <w:szCs w:val="22"/>
        </w:rPr>
        <w:t xml:space="preserve">2017. godine </w:t>
      </w:r>
      <w:r w:rsidR="0055726B">
        <w:rPr>
          <w:sz w:val="22"/>
          <w:szCs w:val="22"/>
        </w:rPr>
        <w:t xml:space="preserve">s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lastRenderedPageBreak/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B1064A">
        <w:rPr>
          <w:sz w:val="22"/>
          <w:szCs w:val="22"/>
        </w:rPr>
        <w:t>62-63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85641C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0E3523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8B4D74">
        <w:rPr>
          <w:sz w:val="22"/>
          <w:szCs w:val="22"/>
        </w:rPr>
        <w:t>1</w:t>
      </w:r>
      <w:r w:rsidR="00EF63D6">
        <w:rPr>
          <w:sz w:val="22"/>
          <w:szCs w:val="22"/>
        </w:rPr>
        <w:t>2</w:t>
      </w:r>
      <w:r w:rsidR="003B7B76">
        <w:rPr>
          <w:sz w:val="22"/>
          <w:szCs w:val="22"/>
        </w:rPr>
        <w:t xml:space="preserve">. </w:t>
      </w:r>
      <w:r w:rsidR="008B4D74">
        <w:rPr>
          <w:sz w:val="22"/>
          <w:szCs w:val="22"/>
        </w:rPr>
        <w:t>prosinca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3E4974" w:rsidR="00115868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  <w:r w:rsidR="00115868">
        <w:rPr>
          <w:sz w:val="22"/>
          <w:szCs w:val="22"/>
        </w:rPr>
        <w:t xml:space="preserve"> </w:t>
      </w:r>
    </w:p>
    <w:p w:rsidRDefault="00115868" w:rsidP="00115868" w:rsidR="00115868">
      <w:pPr>
        <w:pStyle w:val="Tijeloteksta"/>
        <w:ind w:firstLine="708"/>
        <w:rPr>
          <w:sz w:val="16"/>
          <w:szCs w:val="16"/>
        </w:rPr>
      </w:pPr>
    </w:p>
    <w:p w:rsidRDefault="00B1064A" w:rsidP="00115868" w:rsidR="00B1064A" w:rsidRPr="008034B4">
      <w:pPr>
        <w:pStyle w:val="Tijeloteksta"/>
        <w:ind w:firstLine="708"/>
        <w:rPr>
          <w:sz w:val="22"/>
          <w:szCs w:val="22"/>
        </w:rPr>
      </w:pPr>
      <w:r w:rsidRPr="008034B4">
        <w:rPr>
          <w:sz w:val="22"/>
          <w:szCs w:val="22"/>
        </w:rPr>
        <w:t>Stečajni upravitelj osporio je tražbinu Prvog višeg isplatnog reda i to:</w:t>
      </w:r>
    </w:p>
    <w:p w:rsidRDefault="00B1064A" w:rsidP="00B1064A" w:rsidR="00B1064A" w:rsidRPr="008034B4">
      <w:pPr>
        <w:pStyle w:val="Tijeloteksta"/>
        <w:numPr>
          <w:ilvl w:val="0"/>
          <w:numId w:val="24"/>
        </w:numPr>
        <w:tabs>
          <w:tab w:pos="142" w:val="left"/>
        </w:tabs>
        <w:ind w:firstLine="0" w:left="0"/>
        <w:rPr>
          <w:sz w:val="22"/>
          <w:szCs w:val="22"/>
        </w:rPr>
      </w:pPr>
      <w:r w:rsidRPr="008034B4">
        <w:rPr>
          <w:sz w:val="22"/>
          <w:szCs w:val="22"/>
        </w:rPr>
        <w:t xml:space="preserve">Republika Hrvatska, Ministarstvo financija – Porezna uprava u iznosu od 106.630,33 kuna budući da je ovaj iznos priznao ostalim vjerovnicima Prvog višeg isplatnog reda i ne predstavlja tražbinu Republike Hrvatske. </w:t>
      </w:r>
    </w:p>
    <w:p w:rsidRDefault="00B1064A" w:rsidP="00115868" w:rsidR="00B1064A" w:rsidRPr="000A2125">
      <w:pPr>
        <w:pStyle w:val="Tijeloteksta"/>
        <w:ind w:firstLine="708"/>
        <w:rPr>
          <w:sz w:val="16"/>
          <w:szCs w:val="16"/>
        </w:rPr>
      </w:pPr>
    </w:p>
    <w:p w:rsidRDefault="00DB7516" w:rsidP="00107F2D" w:rsidR="00107F2D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  <w:r w:rsidR="00107F2D">
        <w:rPr>
          <w:sz w:val="22"/>
          <w:szCs w:val="22"/>
        </w:rPr>
        <w:t xml:space="preserve"> Republika Hrvatska, Ministarstvo financija-Porezna uprava za svoju ospore</w:t>
      </w:r>
      <w:r w:rsidR="00CB7C89">
        <w:rPr>
          <w:sz w:val="22"/>
          <w:szCs w:val="22"/>
        </w:rPr>
        <w:t xml:space="preserve">nu tražbinu nema ovršnu ispravu. 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D5190C">
        <w:rPr>
          <w:b/>
          <w:sz w:val="22"/>
          <w:szCs w:val="22"/>
        </w:rPr>
        <w:t>Split</w:t>
      </w:r>
      <w:r w:rsidR="009C5F90">
        <w:rPr>
          <w:b/>
          <w:sz w:val="22"/>
          <w:szCs w:val="22"/>
        </w:rPr>
        <w:t xml:space="preserve">, </w:t>
      </w:r>
      <w:r w:rsidR="00D5190C">
        <w:rPr>
          <w:b/>
          <w:sz w:val="22"/>
          <w:szCs w:val="22"/>
        </w:rPr>
        <w:t>12</w:t>
      </w:r>
      <w:r w:rsidR="009C5F90">
        <w:rPr>
          <w:b/>
          <w:sz w:val="22"/>
          <w:szCs w:val="22"/>
        </w:rPr>
        <w:t>. ožujka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  <w:r w:rsidR="00886309">
        <w:rPr>
          <w:b/>
          <w:sz w:val="22"/>
          <w:szCs w:val="22"/>
        </w:rPr>
        <w:t>,v.r.</w:t>
      </w:r>
    </w:p>
    <w:p w:rsidRDefault="00886309" w:rsidP="00886309" w:rsidR="0088630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 točnost otpravka-ovlašteni službenik</w:t>
      </w:r>
    </w:p>
    <w:p w:rsidRDefault="00886309" w:rsidP="00886309" w:rsidR="0088630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Ivana Hajder 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EA23A3" w:rsidR="00C640B8">
      <w:pPr>
        <w:jc w:val="both"/>
        <w:rPr>
          <w:sz w:val="22"/>
          <w:szCs w:val="22"/>
        </w:rPr>
      </w:pPr>
    </w:p>
    <w:sectPr w:rsidSect="00EB2E92" w:rsidR="00C640B8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886309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AD15B2">
      <w:rPr>
        <w:b/>
        <w:sz w:val="22"/>
        <w:szCs w:val="22"/>
      </w:rPr>
      <w:t xml:space="preserve"> </w:t>
    </w:r>
    <w:r w:rsidR="00D32B1C">
      <w:rPr>
        <w:b/>
        <w:sz w:val="22"/>
        <w:szCs w:val="22"/>
      </w:rPr>
      <w:t>1</w:t>
    </w:r>
    <w:r w:rsidR="002F5B13">
      <w:rPr>
        <w:b/>
        <w:sz w:val="22"/>
        <w:szCs w:val="22"/>
      </w:rPr>
      <w:t>742</w:t>
    </w:r>
    <w:r>
      <w:rPr>
        <w:b/>
        <w:sz w:val="22"/>
        <w:szCs w:val="22"/>
      </w:rPr>
      <w:t>/201</w:t>
    </w:r>
    <w:r w:rsidR="00BC6840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924874">
      <w:rPr>
        <w:b/>
        <w:sz w:val="22"/>
        <w:szCs w:val="22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49FD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F25E6D"/>
    <w:multiLevelType w:val="hybridMultilevel"/>
    <w:tmpl w:val="C27EFB34"/>
    <w:lvl w:tplc="A516E8D4" w:ilvl="0">
      <w:numFmt w:val="bullet"/>
      <w:lvlText w:val="-"/>
      <w:lvlJc w:val="left"/>
      <w:pPr>
        <w:ind w:hanging="360" w:left="28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8"/>
      </w:pPr>
      <w:rPr>
        <w:rFonts w:hAnsi="Wingdings" w:ascii="Wingdings" w:hint="default"/>
      </w:rPr>
    </w:lvl>
  </w:abstractNum>
  <w:abstractNum w:abstractNumId="3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19E81567"/>
    <w:multiLevelType w:val="hybridMultilevel"/>
    <w:tmpl w:val="953833AC"/>
    <w:lvl w:tplc="C798C44A" w:ilvl="0">
      <w:start w:val="1"/>
      <w:numFmt w:val="decimal"/>
      <w:lvlText w:val="%1."/>
      <w:lvlJc w:val="left"/>
      <w:pPr>
        <w:ind w:hanging="360" w:left="157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9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10">
    <w:nsid w:val="44F117AF"/>
    <w:multiLevelType w:val="hybridMultilevel"/>
    <w:tmpl w:val="193A1486"/>
    <w:lvl w:tplc="B3DEDF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8D0968"/>
    <w:multiLevelType w:val="hybridMultilevel"/>
    <w:tmpl w:val="A230811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4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266CBE"/>
    <w:multiLevelType w:val="hybridMultilevel"/>
    <w:tmpl w:val="ABDEFC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8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0A716FA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BE27245"/>
    <w:multiLevelType w:val="hybridMultilevel"/>
    <w:tmpl w:val="D8720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19"/>
  </w:num>
  <w:num w:numId="4">
    <w:abstractNumId w:val="12"/>
  </w:num>
  <w:num w:numId="5">
    <w:abstractNumId w:val="13"/>
  </w:num>
  <w:num w:numId="6">
    <w:abstractNumId w:val="5"/>
  </w:num>
  <w:num w:numId="7">
    <w:abstractNumId w:val="18"/>
  </w:num>
  <w:num w:numId="8">
    <w:abstractNumId w:val="1"/>
  </w:num>
  <w:num w:numId="9">
    <w:abstractNumId w:val="14"/>
  </w:num>
  <w:num w:numId="10">
    <w:abstractNumId w:val="4"/>
  </w:num>
  <w:num w:numId="11">
    <w:abstractNumId w:val="22"/>
  </w:num>
  <w:num w:numId="12">
    <w:abstractNumId w:val="21"/>
  </w:num>
  <w:num w:numId="13">
    <w:abstractNumId w:val="16"/>
  </w:num>
  <w:num w:numId="14">
    <w:abstractNumId w:val="8"/>
  </w:num>
  <w:num w:numId="15">
    <w:abstractNumId w:val="3"/>
  </w:num>
  <w:num w:numId="16">
    <w:abstractNumId w:val="6"/>
  </w:num>
  <w:num w:numId="17">
    <w:abstractNumId w:val="9"/>
  </w:num>
  <w:num w:numId="18">
    <w:abstractNumId w:val="11"/>
  </w:num>
  <w:num w:numId="19">
    <w:abstractNumId w:val="23"/>
  </w:num>
  <w:num w:numId="20">
    <w:abstractNumId w:val="10"/>
  </w:num>
  <w:num w:numId="21">
    <w:abstractNumId w:val="0"/>
  </w:num>
  <w:num w:numId="22">
    <w:abstractNumId w:val="15"/>
  </w:num>
  <w:num w:numId="23">
    <w:abstractNumId w:val="20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5B0"/>
    <w:rsid w:val="00015DFB"/>
    <w:rsid w:val="00017FB5"/>
    <w:rsid w:val="00023412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016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DA7"/>
    <w:rsid w:val="00064E57"/>
    <w:rsid w:val="00065341"/>
    <w:rsid w:val="000716B3"/>
    <w:rsid w:val="00071BBC"/>
    <w:rsid w:val="0007233C"/>
    <w:rsid w:val="00076434"/>
    <w:rsid w:val="000764E3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B3ECE"/>
    <w:rsid w:val="000B600D"/>
    <w:rsid w:val="000B63A3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3523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07F2D"/>
    <w:rsid w:val="00115868"/>
    <w:rsid w:val="00116320"/>
    <w:rsid w:val="00122C12"/>
    <w:rsid w:val="00122CD0"/>
    <w:rsid w:val="00122E06"/>
    <w:rsid w:val="00122F24"/>
    <w:rsid w:val="0012614B"/>
    <w:rsid w:val="00127A15"/>
    <w:rsid w:val="00132B2A"/>
    <w:rsid w:val="00135A5C"/>
    <w:rsid w:val="00135F75"/>
    <w:rsid w:val="001366AB"/>
    <w:rsid w:val="0013673B"/>
    <w:rsid w:val="00141785"/>
    <w:rsid w:val="0014575E"/>
    <w:rsid w:val="00145C71"/>
    <w:rsid w:val="001462E0"/>
    <w:rsid w:val="00150B9C"/>
    <w:rsid w:val="00152B8D"/>
    <w:rsid w:val="001543AB"/>
    <w:rsid w:val="001547B3"/>
    <w:rsid w:val="001557D0"/>
    <w:rsid w:val="00156FE9"/>
    <w:rsid w:val="0016169E"/>
    <w:rsid w:val="001629BE"/>
    <w:rsid w:val="001642E7"/>
    <w:rsid w:val="00164BB2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B60A1"/>
    <w:rsid w:val="001C193E"/>
    <w:rsid w:val="001C35F1"/>
    <w:rsid w:val="001C59F1"/>
    <w:rsid w:val="001C5B4D"/>
    <w:rsid w:val="001C69A4"/>
    <w:rsid w:val="001C6AD2"/>
    <w:rsid w:val="001C7656"/>
    <w:rsid w:val="001D03B8"/>
    <w:rsid w:val="001D0D50"/>
    <w:rsid w:val="001D243D"/>
    <w:rsid w:val="001D700E"/>
    <w:rsid w:val="001D7E75"/>
    <w:rsid w:val="001E2807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571E"/>
    <w:rsid w:val="00206EBE"/>
    <w:rsid w:val="00216B8F"/>
    <w:rsid w:val="00222A99"/>
    <w:rsid w:val="00222C59"/>
    <w:rsid w:val="00222D13"/>
    <w:rsid w:val="00230A45"/>
    <w:rsid w:val="00233845"/>
    <w:rsid w:val="00234159"/>
    <w:rsid w:val="002351FC"/>
    <w:rsid w:val="00235CF0"/>
    <w:rsid w:val="00235DF3"/>
    <w:rsid w:val="00236262"/>
    <w:rsid w:val="00237C28"/>
    <w:rsid w:val="00241FF9"/>
    <w:rsid w:val="00243598"/>
    <w:rsid w:val="00245E3E"/>
    <w:rsid w:val="002468B8"/>
    <w:rsid w:val="002476AF"/>
    <w:rsid w:val="00247DFC"/>
    <w:rsid w:val="00250C57"/>
    <w:rsid w:val="002512D1"/>
    <w:rsid w:val="002606C8"/>
    <w:rsid w:val="0026451D"/>
    <w:rsid w:val="00264600"/>
    <w:rsid w:val="00266E98"/>
    <w:rsid w:val="00270B3B"/>
    <w:rsid w:val="0027154F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A6E4C"/>
    <w:rsid w:val="002B0AD3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E65EF"/>
    <w:rsid w:val="002F1C14"/>
    <w:rsid w:val="002F22A6"/>
    <w:rsid w:val="002F3A40"/>
    <w:rsid w:val="002F5B13"/>
    <w:rsid w:val="002F7B02"/>
    <w:rsid w:val="002F7F67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60CD"/>
    <w:rsid w:val="003270CE"/>
    <w:rsid w:val="003279B0"/>
    <w:rsid w:val="0033033B"/>
    <w:rsid w:val="00330A4D"/>
    <w:rsid w:val="003315D2"/>
    <w:rsid w:val="00331AD9"/>
    <w:rsid w:val="00332ACA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A4A"/>
    <w:rsid w:val="00361DE3"/>
    <w:rsid w:val="00363805"/>
    <w:rsid w:val="003654DF"/>
    <w:rsid w:val="00370161"/>
    <w:rsid w:val="00371BEA"/>
    <w:rsid w:val="00372B9C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3491"/>
    <w:rsid w:val="003B4329"/>
    <w:rsid w:val="003B4CC9"/>
    <w:rsid w:val="003B7B76"/>
    <w:rsid w:val="003B7EEE"/>
    <w:rsid w:val="003C0C11"/>
    <w:rsid w:val="003C38C4"/>
    <w:rsid w:val="003C657F"/>
    <w:rsid w:val="003D16CA"/>
    <w:rsid w:val="003D4BB6"/>
    <w:rsid w:val="003D565E"/>
    <w:rsid w:val="003D7B9F"/>
    <w:rsid w:val="003D7FA2"/>
    <w:rsid w:val="003E04C8"/>
    <w:rsid w:val="003E339C"/>
    <w:rsid w:val="003E3DC6"/>
    <w:rsid w:val="003E4974"/>
    <w:rsid w:val="003E6778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2416"/>
    <w:rsid w:val="00432D2E"/>
    <w:rsid w:val="004333D3"/>
    <w:rsid w:val="00433D3E"/>
    <w:rsid w:val="00437DC8"/>
    <w:rsid w:val="00440CF6"/>
    <w:rsid w:val="004451E8"/>
    <w:rsid w:val="0044572F"/>
    <w:rsid w:val="00445ABB"/>
    <w:rsid w:val="004519E5"/>
    <w:rsid w:val="00460311"/>
    <w:rsid w:val="0046420F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8535C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5A52"/>
    <w:rsid w:val="004A79A3"/>
    <w:rsid w:val="004A7BFA"/>
    <w:rsid w:val="004B5AF3"/>
    <w:rsid w:val="004B5EBA"/>
    <w:rsid w:val="004B78EB"/>
    <w:rsid w:val="004C1EE7"/>
    <w:rsid w:val="004C2BF1"/>
    <w:rsid w:val="004C5C5D"/>
    <w:rsid w:val="004C7130"/>
    <w:rsid w:val="004D1B5C"/>
    <w:rsid w:val="004D5D3A"/>
    <w:rsid w:val="004D624A"/>
    <w:rsid w:val="004D6B81"/>
    <w:rsid w:val="004D7F1C"/>
    <w:rsid w:val="004E151F"/>
    <w:rsid w:val="004E5DA4"/>
    <w:rsid w:val="004F41C5"/>
    <w:rsid w:val="004F589E"/>
    <w:rsid w:val="00501A67"/>
    <w:rsid w:val="005020E8"/>
    <w:rsid w:val="00503962"/>
    <w:rsid w:val="00503C05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357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408A"/>
    <w:rsid w:val="0058550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B18B0"/>
    <w:rsid w:val="005B3100"/>
    <w:rsid w:val="005B4E16"/>
    <w:rsid w:val="005C02E6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31DB"/>
    <w:rsid w:val="005F3EF2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751"/>
    <w:rsid w:val="00612C8B"/>
    <w:rsid w:val="006146C1"/>
    <w:rsid w:val="00616A68"/>
    <w:rsid w:val="0062256A"/>
    <w:rsid w:val="00625085"/>
    <w:rsid w:val="00625FFE"/>
    <w:rsid w:val="0063094D"/>
    <w:rsid w:val="00631D90"/>
    <w:rsid w:val="00637B37"/>
    <w:rsid w:val="00637E75"/>
    <w:rsid w:val="00643D20"/>
    <w:rsid w:val="00650C62"/>
    <w:rsid w:val="0065398B"/>
    <w:rsid w:val="0065436B"/>
    <w:rsid w:val="006548CE"/>
    <w:rsid w:val="00657377"/>
    <w:rsid w:val="006610AE"/>
    <w:rsid w:val="0066260B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C6CFF"/>
    <w:rsid w:val="006D372E"/>
    <w:rsid w:val="006D5394"/>
    <w:rsid w:val="006D5C95"/>
    <w:rsid w:val="006D7F23"/>
    <w:rsid w:val="006E0DC6"/>
    <w:rsid w:val="006E232C"/>
    <w:rsid w:val="006E4680"/>
    <w:rsid w:val="006E5A10"/>
    <w:rsid w:val="006E7067"/>
    <w:rsid w:val="006E75B4"/>
    <w:rsid w:val="006F68B6"/>
    <w:rsid w:val="006F76D6"/>
    <w:rsid w:val="00700F14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0C7"/>
    <w:rsid w:val="00734284"/>
    <w:rsid w:val="007362E1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5528"/>
    <w:rsid w:val="007A5EE4"/>
    <w:rsid w:val="007A6CA3"/>
    <w:rsid w:val="007B044D"/>
    <w:rsid w:val="007B0FC6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780"/>
    <w:rsid w:val="007D4D24"/>
    <w:rsid w:val="007E0899"/>
    <w:rsid w:val="007E1A83"/>
    <w:rsid w:val="007E1F34"/>
    <w:rsid w:val="007E311F"/>
    <w:rsid w:val="007E4B60"/>
    <w:rsid w:val="007E4C80"/>
    <w:rsid w:val="007E6211"/>
    <w:rsid w:val="007E7361"/>
    <w:rsid w:val="007E7A6B"/>
    <w:rsid w:val="007F071D"/>
    <w:rsid w:val="007F2F79"/>
    <w:rsid w:val="007F7059"/>
    <w:rsid w:val="007F728E"/>
    <w:rsid w:val="007F77B6"/>
    <w:rsid w:val="00800578"/>
    <w:rsid w:val="00801911"/>
    <w:rsid w:val="0080265D"/>
    <w:rsid w:val="00802959"/>
    <w:rsid w:val="008034B4"/>
    <w:rsid w:val="00805C3E"/>
    <w:rsid w:val="0081018F"/>
    <w:rsid w:val="008109B5"/>
    <w:rsid w:val="008140C5"/>
    <w:rsid w:val="0081644C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50FC"/>
    <w:rsid w:val="00837C02"/>
    <w:rsid w:val="0084183D"/>
    <w:rsid w:val="00842CEC"/>
    <w:rsid w:val="00842DF6"/>
    <w:rsid w:val="008446FD"/>
    <w:rsid w:val="00847412"/>
    <w:rsid w:val="008504FD"/>
    <w:rsid w:val="0085641C"/>
    <w:rsid w:val="00856A09"/>
    <w:rsid w:val="0086517F"/>
    <w:rsid w:val="00865925"/>
    <w:rsid w:val="0086637B"/>
    <w:rsid w:val="00871BAD"/>
    <w:rsid w:val="00872314"/>
    <w:rsid w:val="00875D25"/>
    <w:rsid w:val="00876214"/>
    <w:rsid w:val="0087624E"/>
    <w:rsid w:val="008766AE"/>
    <w:rsid w:val="00876F5B"/>
    <w:rsid w:val="00882E43"/>
    <w:rsid w:val="00886309"/>
    <w:rsid w:val="00887962"/>
    <w:rsid w:val="00890474"/>
    <w:rsid w:val="00894DC6"/>
    <w:rsid w:val="00896D81"/>
    <w:rsid w:val="00897112"/>
    <w:rsid w:val="0089761A"/>
    <w:rsid w:val="00897B76"/>
    <w:rsid w:val="008A16DF"/>
    <w:rsid w:val="008A1F27"/>
    <w:rsid w:val="008A230A"/>
    <w:rsid w:val="008A73AF"/>
    <w:rsid w:val="008A7CE2"/>
    <w:rsid w:val="008B4D74"/>
    <w:rsid w:val="008B699C"/>
    <w:rsid w:val="008B76B7"/>
    <w:rsid w:val="008C68B8"/>
    <w:rsid w:val="008C694E"/>
    <w:rsid w:val="008C7065"/>
    <w:rsid w:val="008C7C09"/>
    <w:rsid w:val="008D3DA3"/>
    <w:rsid w:val="008D53F7"/>
    <w:rsid w:val="008E4764"/>
    <w:rsid w:val="008E7722"/>
    <w:rsid w:val="008F1509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1F6F"/>
    <w:rsid w:val="00912686"/>
    <w:rsid w:val="009154DF"/>
    <w:rsid w:val="00916497"/>
    <w:rsid w:val="0092003D"/>
    <w:rsid w:val="00920EE6"/>
    <w:rsid w:val="00922189"/>
    <w:rsid w:val="00922536"/>
    <w:rsid w:val="00924874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7FF0"/>
    <w:rsid w:val="00981B69"/>
    <w:rsid w:val="0098422B"/>
    <w:rsid w:val="00986295"/>
    <w:rsid w:val="0098706A"/>
    <w:rsid w:val="00991557"/>
    <w:rsid w:val="009948D3"/>
    <w:rsid w:val="00995DD7"/>
    <w:rsid w:val="00996B21"/>
    <w:rsid w:val="009A0EB7"/>
    <w:rsid w:val="009A2F41"/>
    <w:rsid w:val="009A52B0"/>
    <w:rsid w:val="009A5CC2"/>
    <w:rsid w:val="009A6534"/>
    <w:rsid w:val="009A737D"/>
    <w:rsid w:val="009B0661"/>
    <w:rsid w:val="009B1E2F"/>
    <w:rsid w:val="009B626B"/>
    <w:rsid w:val="009B6C95"/>
    <w:rsid w:val="009C1A50"/>
    <w:rsid w:val="009C2177"/>
    <w:rsid w:val="009C4DEF"/>
    <w:rsid w:val="009C5D12"/>
    <w:rsid w:val="009C5F90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698C"/>
    <w:rsid w:val="00A17CD5"/>
    <w:rsid w:val="00A2044E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1039"/>
    <w:rsid w:val="00A519D3"/>
    <w:rsid w:val="00A52B77"/>
    <w:rsid w:val="00A531C8"/>
    <w:rsid w:val="00A53513"/>
    <w:rsid w:val="00A56671"/>
    <w:rsid w:val="00A60A1B"/>
    <w:rsid w:val="00A6231D"/>
    <w:rsid w:val="00A66E4D"/>
    <w:rsid w:val="00A71665"/>
    <w:rsid w:val="00A71B0B"/>
    <w:rsid w:val="00A74EC5"/>
    <w:rsid w:val="00A76E03"/>
    <w:rsid w:val="00A81698"/>
    <w:rsid w:val="00A84840"/>
    <w:rsid w:val="00A866A0"/>
    <w:rsid w:val="00A87DB7"/>
    <w:rsid w:val="00A87FC5"/>
    <w:rsid w:val="00A96DAE"/>
    <w:rsid w:val="00AA520E"/>
    <w:rsid w:val="00AB1D47"/>
    <w:rsid w:val="00AB3785"/>
    <w:rsid w:val="00AB577E"/>
    <w:rsid w:val="00AC1A08"/>
    <w:rsid w:val="00AC1E35"/>
    <w:rsid w:val="00AC2766"/>
    <w:rsid w:val="00AC60AA"/>
    <w:rsid w:val="00AD15B2"/>
    <w:rsid w:val="00AD299F"/>
    <w:rsid w:val="00AD3E6B"/>
    <w:rsid w:val="00AD7A8A"/>
    <w:rsid w:val="00AE1B55"/>
    <w:rsid w:val="00AE2291"/>
    <w:rsid w:val="00AE2317"/>
    <w:rsid w:val="00AE276E"/>
    <w:rsid w:val="00AE3CA8"/>
    <w:rsid w:val="00AE4220"/>
    <w:rsid w:val="00AE5CCC"/>
    <w:rsid w:val="00AF51CE"/>
    <w:rsid w:val="00AF56EB"/>
    <w:rsid w:val="00B01C2C"/>
    <w:rsid w:val="00B02C53"/>
    <w:rsid w:val="00B06586"/>
    <w:rsid w:val="00B1064A"/>
    <w:rsid w:val="00B10AB3"/>
    <w:rsid w:val="00B1222B"/>
    <w:rsid w:val="00B13827"/>
    <w:rsid w:val="00B14847"/>
    <w:rsid w:val="00B170E6"/>
    <w:rsid w:val="00B176B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37A29"/>
    <w:rsid w:val="00B4286B"/>
    <w:rsid w:val="00B44803"/>
    <w:rsid w:val="00B46847"/>
    <w:rsid w:val="00B50A1E"/>
    <w:rsid w:val="00B5423B"/>
    <w:rsid w:val="00B56B5C"/>
    <w:rsid w:val="00B56E6F"/>
    <w:rsid w:val="00B5767A"/>
    <w:rsid w:val="00B64D5D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0C6"/>
    <w:rsid w:val="00BA250A"/>
    <w:rsid w:val="00BA4A53"/>
    <w:rsid w:val="00BA4EDD"/>
    <w:rsid w:val="00BA5811"/>
    <w:rsid w:val="00BA5C4A"/>
    <w:rsid w:val="00BB098C"/>
    <w:rsid w:val="00BB1EFD"/>
    <w:rsid w:val="00BB5B6A"/>
    <w:rsid w:val="00BB6C16"/>
    <w:rsid w:val="00BC09FC"/>
    <w:rsid w:val="00BC1BDC"/>
    <w:rsid w:val="00BC2403"/>
    <w:rsid w:val="00BC2F47"/>
    <w:rsid w:val="00BC6840"/>
    <w:rsid w:val="00BD142F"/>
    <w:rsid w:val="00BD34BC"/>
    <w:rsid w:val="00BD4071"/>
    <w:rsid w:val="00BD5601"/>
    <w:rsid w:val="00BE248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0AF8"/>
    <w:rsid w:val="00C81607"/>
    <w:rsid w:val="00C82643"/>
    <w:rsid w:val="00C84A46"/>
    <w:rsid w:val="00C87615"/>
    <w:rsid w:val="00C90CC9"/>
    <w:rsid w:val="00C95331"/>
    <w:rsid w:val="00CA0701"/>
    <w:rsid w:val="00CA49AB"/>
    <w:rsid w:val="00CB18E7"/>
    <w:rsid w:val="00CB1F15"/>
    <w:rsid w:val="00CB5240"/>
    <w:rsid w:val="00CB72DA"/>
    <w:rsid w:val="00CB7C89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37F"/>
    <w:rsid w:val="00CF7655"/>
    <w:rsid w:val="00D004F6"/>
    <w:rsid w:val="00D03C41"/>
    <w:rsid w:val="00D04C32"/>
    <w:rsid w:val="00D052A3"/>
    <w:rsid w:val="00D0616D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2B1C"/>
    <w:rsid w:val="00D341B5"/>
    <w:rsid w:val="00D37DF6"/>
    <w:rsid w:val="00D43197"/>
    <w:rsid w:val="00D4344D"/>
    <w:rsid w:val="00D448DF"/>
    <w:rsid w:val="00D4532E"/>
    <w:rsid w:val="00D461D4"/>
    <w:rsid w:val="00D50B81"/>
    <w:rsid w:val="00D5190C"/>
    <w:rsid w:val="00D527DF"/>
    <w:rsid w:val="00D53438"/>
    <w:rsid w:val="00D54E4E"/>
    <w:rsid w:val="00D56C33"/>
    <w:rsid w:val="00D6024C"/>
    <w:rsid w:val="00D63931"/>
    <w:rsid w:val="00D64722"/>
    <w:rsid w:val="00D672A7"/>
    <w:rsid w:val="00D6797C"/>
    <w:rsid w:val="00D725A5"/>
    <w:rsid w:val="00D72ABB"/>
    <w:rsid w:val="00D7478B"/>
    <w:rsid w:val="00D75FE1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08AF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1CC3"/>
    <w:rsid w:val="00DE5101"/>
    <w:rsid w:val="00DE7468"/>
    <w:rsid w:val="00DF19E6"/>
    <w:rsid w:val="00DF21BF"/>
    <w:rsid w:val="00DF3A5E"/>
    <w:rsid w:val="00DF3DA4"/>
    <w:rsid w:val="00DF674C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5047"/>
    <w:rsid w:val="00E876B0"/>
    <w:rsid w:val="00E90092"/>
    <w:rsid w:val="00E90138"/>
    <w:rsid w:val="00E91F84"/>
    <w:rsid w:val="00E97361"/>
    <w:rsid w:val="00EA138D"/>
    <w:rsid w:val="00EA23A3"/>
    <w:rsid w:val="00EA2DF1"/>
    <w:rsid w:val="00EA3204"/>
    <w:rsid w:val="00EA541E"/>
    <w:rsid w:val="00EA572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3C8B"/>
    <w:rsid w:val="00ED545D"/>
    <w:rsid w:val="00EE0BF1"/>
    <w:rsid w:val="00EE0EE0"/>
    <w:rsid w:val="00EE7CA8"/>
    <w:rsid w:val="00EF07ED"/>
    <w:rsid w:val="00EF118B"/>
    <w:rsid w:val="00EF356E"/>
    <w:rsid w:val="00EF480C"/>
    <w:rsid w:val="00EF5470"/>
    <w:rsid w:val="00EF63D6"/>
    <w:rsid w:val="00EF6C3B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27D8"/>
    <w:rsid w:val="00F2452B"/>
    <w:rsid w:val="00F37A4F"/>
    <w:rsid w:val="00F434D2"/>
    <w:rsid w:val="00F451AC"/>
    <w:rsid w:val="00F47460"/>
    <w:rsid w:val="00F53D27"/>
    <w:rsid w:val="00F637BE"/>
    <w:rsid w:val="00F660AF"/>
    <w:rsid w:val="00F717EF"/>
    <w:rsid w:val="00F754E2"/>
    <w:rsid w:val="00F80918"/>
    <w:rsid w:val="00F81464"/>
    <w:rsid w:val="00F8499B"/>
    <w:rsid w:val="00F86457"/>
    <w:rsid w:val="00F945DE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513F"/>
    <w:rsid w:val="00FB74D6"/>
    <w:rsid w:val="00FC29DF"/>
    <w:rsid w:val="00FC5D91"/>
    <w:rsid w:val="00FD097C"/>
    <w:rsid w:val="00FD2494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1BEA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30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30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3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3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1BEA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30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30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3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3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BOJADISAR d.o.o. za građenje</izvorni_sadrzaj>
    <derivirana_varijabla naziv="DomainObject.Predmet.ProtustrankaFormated_1">  BOJADISAR d.o.o. za građenje</derivirana_varijabla>
  </DomainObject.Predmet.ProtustrankaFormated>
  <DomainObject.Predmet.ProtustrankaFormatedOIB>
    <izvorni_sadrzaj>  BOJADISAR d.o.o. za građenje, OIB 18242509236</izvorni_sadrzaj>
    <derivirana_varijabla naziv="DomainObject.Predmet.ProtustrankaFormatedOIB_1">  BOJADISAR d.o.o. za građenje, OIB 18242509236</derivirana_varijabla>
  </DomainObject.Predmet.ProtustrankaFormatedOIB>
  <DomainObject.Predmet.ProtustrankaFormatedWithAdress>
    <izvorni_sadrzaj> BOJADISAR d.o.o. za građenje, Križine 1B, 21311 Podstrana</izvorni_sadrzaj>
    <derivirana_varijabla naziv="DomainObject.Predmet.ProtustrankaFormatedWithAdress_1"> BOJADISAR d.o.o. za građenje, Križine 1B, 21311 Podstrana</derivirana_varijabla>
  </DomainObject.Predmet.ProtustrankaFormatedWithAdress>
  <DomainObject.Predmet.ProtustrankaFormatedWithAdressOIB>
    <izvorni_sadrzaj> BOJADISAR d.o.o. za građenje, OIB 18242509236, Križine 1B, 21311 Podstrana</izvorni_sadrzaj>
    <derivirana_varijabla naziv="DomainObject.Predmet.ProtustrankaFormatedWithAdressOIB_1"> BOJADISAR d.o.o. za građenje, OIB 18242509236, Križine 1B, 21311 Podstrana</derivirana_varijabla>
  </DomainObject.Predmet.ProtustrankaFormatedWithAdressOIB>
  <DomainObject.Predmet.ProtustrankaWithAdress>
    <izvorni_sadrzaj>BOJADISAR d.o.o. za građenje Križine 1B, 21311 Podstrana</izvorni_sadrzaj>
    <derivirana_varijabla naziv="DomainObject.Predmet.ProtustrankaWithAdress_1">BOJADISAR d.o.o. za građenje Križine 1B, 21311 Podstrana</derivirana_varijabla>
  </DomainObject.Predmet.ProtustrankaWithAdress>
  <DomainObject.Predmet.ProtustrankaWithAdressOIB>
    <izvorni_sadrzaj>BOJADISAR d.o.o. za građenje, OIB 18242509236, Križine 1B, 21311 Podstrana</izvorni_sadrzaj>
    <derivirana_varijabla naziv="DomainObject.Predmet.ProtustrankaWithAdressOIB_1">BOJADISAR d.o.o. za građenje, OIB 18242509236, Križine 1B, 21311 Podstrana</derivirana_varijabla>
  </DomainObject.Predmet.ProtustrankaWithAdressOIB>
  <DomainObject.Predmet.ProtustrankaNazivFormated>
    <izvorni_sadrzaj>BOJADISAR d.o.o. za građenje</izvorni_sadrzaj>
    <derivirana_varijabla naziv="DomainObject.Predmet.ProtustrankaNazivFormated_1">BOJADISAR d.o.o. za građenje</derivirana_varijabla>
  </DomainObject.Predmet.ProtustrankaNazivFormated>
  <DomainObject.Predmet.ProtustrankaNazivFormatedOIB>
    <izvorni_sadrzaj>BOJADISAR d.o.o. za građenje, OIB 18242509236</izvorni_sadrzaj>
    <derivirana_varijabla naziv="DomainObject.Predmet.ProtustrankaNazivFormatedOIB_1">BOJADISAR d.o.o. za građenje, OIB 18242509236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217672.24</izvorni_sadrzaj>
    <derivirana_varijabla naziv="DomainObject.Predmet.TrenutnaVrijednost_1">217672.24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BOJADISAR d.o.o. za građenje</item>
    </izvorni_sadrzaj>
    <derivirana_varijabla naziv="DomainObject.Predmet.ProtuStrankaListFormated_1">
      <item>BOJADISAR d.o.o. za građenje</item>
    </derivirana_varijabla>
  </DomainObject.Predmet.ProtuStrankaListFormated>
  <DomainObject.Predmet.ProtuStrankaListFormatedOIB>
    <izvorni_sadrzaj>
      <item>BOJADISAR d.o.o. za građenje, OIB 18242509236</item>
    </izvorni_sadrzaj>
    <derivirana_varijabla naziv="DomainObject.Predmet.ProtuStrankaListFormatedOIB_1">
      <item>BOJADISAR d.o.o. za građenje, OIB 18242509236</item>
    </derivirana_varijabla>
  </DomainObject.Predmet.ProtuStrankaListFormatedOIB>
  <DomainObject.Predmet.ProtuStrankaListFormatedWithAdress>
    <izvorni_sadrzaj>
      <item>BOJADISAR d.o.o. za građenje, Križine 1B, 21311 Podstrana</item>
    </izvorni_sadrzaj>
    <derivirana_varijabla naziv="DomainObject.Predmet.ProtuStrankaListFormatedWithAdress_1">
      <item>BOJADISAR d.o.o. za građenje, Križine 1B, 21311 Podstrana</item>
    </derivirana_varijabla>
  </DomainObject.Predmet.ProtuStrankaListFormatedWithAdress>
  <DomainObject.Predmet.ProtuStrankaListFormatedWithAdressOIB>
    <izvorni_sadrzaj>
      <item>BOJADISAR d.o.o. za građenje, OIB 18242509236, Križine 1B, 21311 Podstrana</item>
    </izvorni_sadrzaj>
    <derivirana_varijabla naziv="DomainObject.Predmet.ProtuStrankaListFormatedWithAdressOIB_1">
      <item>BOJADISAR d.o.o. za građenje, OIB 18242509236, Križine 1B, 21311 Podstrana</item>
    </derivirana_varijabla>
  </DomainObject.Predmet.ProtuStrankaListFormatedWithAdressOIB>
  <DomainObject.Predmet.ProtuStrankaListNazivFormated>
    <izvorni_sadrzaj>
      <item>BOJADISAR d.o.o. za građenje</item>
    </izvorni_sadrzaj>
    <derivirana_varijabla naziv="DomainObject.Predmet.ProtuStrankaListNazivFormated_1">
      <item>BOJADISAR d.o.o. za građenje</item>
    </derivirana_varijabla>
  </DomainObject.Predmet.ProtuStrankaListNazivFormated>
  <DomainObject.Predmet.ProtuStrankaListNazivFormatedOIB>
    <izvorni_sadrzaj>
      <item>BOJADISAR d.o.o. za građenje, OIB 18242509236</item>
    </izvorni_sadrzaj>
    <derivirana_varijabla naziv="DomainObject.Predmet.ProtuStrankaListNazivFormatedOIB_1">
      <item>BOJADISAR d.o.o. za građenje, OIB 18242509236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Gundulilćeva 29a, 21000 Split punomoćnik sudionika u postupku RH, Ministarstvo financija</item>
    </izvorni_sadrzaj>
    <derivirana_varijabla naziv="DomainObject.Predmet.OstaliListFormatedWithAdress_1">
      <item>Županijsko državno odvjetništvo, Gundulilćeva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Gundulilćeva 29a, 21000 Split punomoćnik sudionika u postupku RH, Ministarstvo financija</item>
    </izvorni_sadrzaj>
    <derivirana_varijabla naziv="DomainObject.Predmet.OstaliListFormatedWithAdressOIB_1">
      <item>Županijsko državno odvjetništvo, OIB 70793241859, Gundulilćeva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BOJADISAR d.o.o. za građenje</izvorni_sadrzaj>
    <derivirana_varijabla naziv="DomainObject.Predmet.ProtustrankaIDrugi_1">BOJADISAR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BOJADISAR d.o.o. za građenje, OIB 18242509236, Križine 1B, 21311 Podstrana</izvorni_sadrzaj>
    <derivirana_varijabla naziv="DomainObject.Predmet.ProtustrankaIDrugiAdressOIB_1">BOJADISAR d.o.o. za građenje, OIB 18242509236, Križine 1B,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BOJADISAR d.o.o. za građenje</item>
      <item>RH, Ministarstvo financija</item>
      <item>Županijsko državno odvjetništvo</item>
    </izvorni_sadrzaj>
    <derivirana_varijabla naziv="DomainObject.Predmet.SudioniciListNaziv_1">
      <item>BOJADISAR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BOJADISAR d.o.o. za građenje, OIB 18242509236, Križine 1B,21311 Podstrana</item>
      <item>RH, Ministarstvo financija, OIB 18683136487</item>
      <item>Županijsko državno odvjetništvo, OIB 70793241859, Gundulilćeva 29a,21000 Split</item>
    </izvorni_sadrzaj>
    <derivirana_varijabla naziv="DomainObject.Predmet.SudioniciListAdressOIB_1">
      <item>BOJADISAR d.o.o. za građenje, OIB 18242509236, Križine 1B,21311 Podstrana</item>
      <item>RH, Ministarstvo financija, OIB 18683136487</item>
      <item>Županijsko državno odvjetništvo, OIB 70793241859,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18242509236</item>
      <item>, OIB 18683136487</item>
      <item>, OIB 70793241859</item>
    </izvorni_sadrzaj>
    <derivirana_varijabla naziv="DomainObject.Predmet.SudioniciListNazivOIB_1">
      <item>, OIB 18242509236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3549</properties:Characters>
  <properties:Lines>90</properties:Lines>
  <properties:Paragraphs>37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2018-03-02T17:53:00Z</dcterms:created>
  <dc:creator>Srđan Gavranić</dc:creator>
  <cp:lastModifiedBy>Katarina Mikulić</cp:lastModifiedBy>
  <cp:lastPrinted>2018-03-12T09:43:00Z</cp:lastPrinted>
  <dcterms:modified xmlns:xsi="http://www.w3.org/2001/XMLSchema-instance" xsi:type="dcterms:W3CDTF">2018-03-12T09:43:00Z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12-03-2018.docx)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