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308b" w14:paraId="6bb308b" w:rsidRDefault="00F4300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706C58">
        <w:rPr>
          <w:rFonts w:cs="Times New Roman" w:eastAsia="Times New Roman"/>
          <w:lang w:eastAsia="hr-HR"/>
        </w:rPr>
        <w:t>Podružnica Karlovac, Karlovac, Ulica Pavla Vitezovića 1,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06C58">
        <w:rPr>
          <w:rFonts w:cs="Times New Roman" w:eastAsia="Times New Roman"/>
          <w:lang w:eastAsia="hr-HR"/>
        </w:rPr>
        <w:t>MT KARLOVAC j.d.o.o., Karlovac, Donje Zastinje 6a, OIB: 87426863760,</w:t>
      </w:r>
      <w:r w:rsidRPr="00905680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>6.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06C58">
        <w:rPr>
          <w:rFonts w:cs="Times New Roman" w:eastAsia="Times New Roman"/>
          <w:lang w:eastAsia="hr-HR"/>
        </w:rPr>
        <w:t>MT KARLOVAC j.d.o.o., Karlovac, Donje Zastinje 6a, OIB: 87426863760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06C58">
        <w:rPr>
          <w:rFonts w:cs="Times New Roman" w:eastAsia="Times New Roman"/>
          <w:color w:val="000000"/>
          <w:lang w:eastAsia="hr-HR"/>
        </w:rPr>
        <w:t>8944-2015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706C58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706C58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706C58">
        <w:rPr>
          <w:rFonts w:cs="Times New Roman" w:eastAsia="Times New Roman"/>
          <w:lang w:eastAsia="hr-HR"/>
        </w:rPr>
        <w:t>MT KARLOVAC j.d.o.o., Karlovac, Donje Zastinje 6a, OIB: 87426863760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06C58">
        <w:rPr>
          <w:rFonts w:cs="Times New Roman" w:eastAsia="Times New Roman"/>
          <w:lang w:eastAsia="hr-HR"/>
        </w:rPr>
        <w:t>9.434,01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706C58">
        <w:rPr>
          <w:rFonts w:cs="Times New Roman" w:eastAsia="Times New Roman"/>
          <w:lang w:eastAsia="hr-HR"/>
        </w:rPr>
        <w:t>tri zaposlena.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706C58">
        <w:rPr>
          <w:rFonts w:cs="Times New Roman" w:eastAsia="Times New Roman"/>
          <w:lang w:eastAsia="hr-HR"/>
        </w:rPr>
        <w:t>8944/15 od 19.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642C3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>. siječnja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706C58">
        <w:rPr>
          <w:rFonts w:cs="Times New Roman" w:eastAsia="Times New Roman"/>
          <w:lang w:eastAsia="hr-HR"/>
        </w:rPr>
        <w:t>16. prosinca 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706C58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706C58">
        <w:rPr>
          <w:rFonts w:cs="Times New Roman" w:eastAsia="Times New Roman"/>
          <w:lang w:eastAsia="hr-HR"/>
        </w:rPr>
        <w:t>9.434,01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>1 i 11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6C58" w:rsidP="00706C58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potvrde Porezne uprave od 27. veljače 2017. proizlazi da dužnik nema evidentirane imovine (list 16 spisa).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06C58">
        <w:rPr>
          <w:rFonts w:cs="Times New Roman" w:eastAsia="Times New Roman"/>
          <w:lang w:eastAsia="hr-HR"/>
        </w:rPr>
        <w:t>6.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1880" w:rsidP="006D1880" w:rsidR="006D18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E33" w:rsidP="00537B78" w:rsidR="001C4E33">
      <w:r>
        <w:separator/>
      </w:r>
    </w:p>
  </w:endnote>
  <w:endnote w:id="0" w:type="continuationSeparator">
    <w:p w:rsidRDefault="001C4E33" w:rsidP="00537B78" w:rsidR="001C4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E33" w:rsidP="00537B78" w:rsidR="001C4E33">
      <w:r>
        <w:separator/>
      </w:r>
    </w:p>
  </w:footnote>
  <w:footnote w:id="0" w:type="continuationSeparator">
    <w:p w:rsidRDefault="001C4E33" w:rsidP="00537B78" w:rsidR="001C4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00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06C58">
      <w:t>8944</w:t>
    </w:r>
    <w:r w:rsidR="006D1880">
      <w:t>/1</w:t>
    </w:r>
    <w:r w:rsidR="00706C5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000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u iznosu od 
10.000,00 kn</izvorni_sadrzaj>
    <derivirana_varijabla naziv="DomainObject.Primjedba_1">Poziv vjerovnicima na uplatu predujma u iznosu od 
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8944</izvorni_sadrzaj>
    <derivirana_varijabla naziv="DomainObject.Predmet.Broj_1">8944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St-8944/2015</izvorni_sadrzaj>
    <derivirana_varijabla naziv="DomainObject.Predmet.OznakaBroj_1">St-8944/2015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KARLOVAC j.d.o.o. zastupanog po punomoćniku Martina Mejašić</izvorni_sadrzaj>
    <derivirana_varijabla naziv="DomainObject.Predmet.ProtustrankaFormated_1">  MT KARLOVAC j.d.o.o. zastupanog po punomoćniku Martina Mejašić</derivirana_varijabla>
  </DomainObject.Predmet.ProtustrankaFormated>
  <DomainObject.Predmet.ProtustrankaFormatedOIB>
    <izvorni_sadrzaj>  MT KARLOVAC j.d.o.o., OIB 87426863760 zastupanog po punomoćniku Martina Mejašić</izvorni_sadrzaj>
    <derivirana_varijabla naziv="DomainObject.Predmet.ProtustrankaFormatedOIB_1">  MT KARLOVAC j.d.o.o., OIB 87426863760 zastupanog po punomoćniku Martina Mejašić</derivirana_varijabla>
  </DomainObject.Predmet.ProtustrankaFormatedOIB>
  <DomainObject.Predmet.ProtustrankaFormatedWithAdress>
    <izvorni_sadrzaj> MT KARLOVAC j.d.o.o., Donje Zastinje 6/A, 47000 Karlovac zastupanog po punomoćniku Martina Mejašić</izvorni_sadrzaj>
    <derivirana_varijabla naziv="DomainObject.Predmet.ProtustrankaFormatedWithAdress_1"> MT KARLOVAC j.d.o.o., Donje Zastinje 6/A, 47000 Karlovac zastupanog po punomoćniku Martina Mejašić</derivirana_varijabla>
  </DomainObject.Predmet.ProtustrankaFormatedWithAdress>
  <DomainObject.Predmet.ProtustrankaFormatedWithAdressOIB>
    <izvorni_sadrzaj> MT KARLOVAC j.d.o.o., OIB 87426863760, Donje Zastinje 6/A, 47000 Karlovac zastupanog po punomoćniku Martina Mejašić</izvorni_sadrzaj>
    <derivirana_varijabla naziv="DomainObject.Predmet.ProtustrankaFormatedWithAdressOIB_1"> MT KARLOVAC j.d.o.o., OIB 87426863760, Donje Zastinje 6/A, 47000 Karlovac zastupanog po punomoćniku Martina Mejašić</derivirana_varijabla>
  </DomainObject.Predmet.ProtustrankaFormatedWithAdressOIB>
  <DomainObject.Predmet.ProtustrankaWithAdress>
    <izvorni_sadrzaj>MT KARLOVAC j.d.o.o. Donje Zastinje 6/A, 47000 Karlovac</izvorni_sadrzaj>
    <derivirana_varijabla naziv="DomainObject.Predmet.ProtustrankaWithAdress_1">MT KARLOVAC j.d.o.o. Donje Zastinje 6/A, 47000 Karlovac</derivirana_varijabla>
  </DomainObject.Predmet.ProtustrankaWithAdress>
  <DomainObject.Predmet.ProtustrankaWithAdressOIB>
    <izvorni_sadrzaj>MT KARLOVAC j.d.o.o., OIB 87426863760, Donje Zastinje 6/A, 47000 Karlovac</izvorni_sadrzaj>
    <derivirana_varijabla naziv="DomainObject.Predmet.ProtustrankaWithAdressOIB_1">MT KARLOVAC j.d.o.o., OIB 87426863760, Donje Zastinje 6/A, 47000 Karlovac</derivirana_varijabla>
  </DomainObject.Predmet.ProtustrankaWithAdressOIB>
  <DomainObject.Predmet.ProtustrankaNazivFormated>
    <izvorni_sadrzaj>MT KARLOVAC j.d.o.o.</izvorni_sadrzaj>
    <derivirana_varijabla naziv="DomainObject.Predmet.ProtustrankaNazivFormated_1">MT KARLOVAC j.d.o.o.</derivirana_varijabla>
  </DomainObject.Predmet.ProtustrankaNazivFormated>
  <DomainObject.Predmet.ProtustrankaNazivFormatedOIB>
    <izvorni_sadrzaj>MT KARLOVAC j.d.o.o., OIB 87426863760</izvorni_sadrzaj>
    <derivirana_varijabla naziv="DomainObject.Predmet.ProtustrankaNazivFormatedOIB_1">MT KARLOVAC j.d.o.o., OIB 87426863760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MT KARLOVAC j.d.o.o. zastupanog po punomoćniku Martina Mejašić</item>
    </izvorni_sadrzaj>
    <derivirana_varijabla naziv="DomainObject.Predmet.ProtuStrankaListFormated_1">
      <item>MT KARLOVAC j.d.o.o. zastupanog po punomoćniku Martina Mejašić</item>
    </derivirana_varijabla>
  </DomainObject.Predmet.ProtuStrankaListFormated>
  <DomainObject.Predmet.ProtuStrankaListFormatedOIB>
    <izvorni_sadrzaj>
      <item>MT KARLOVAC j.d.o.o., OIB 87426863760 zastupanog po punomoćniku Martina Mejašić</item>
    </izvorni_sadrzaj>
    <derivirana_varijabla naziv="DomainObject.Predmet.ProtuStrankaListFormatedOIB_1">
      <item>MT KARLOVAC j.d.o.o., OIB 87426863760 zastupanog po punomoćniku Martina Mejašić</item>
    </derivirana_varijabla>
  </DomainObject.Predmet.ProtuStrankaListFormatedOIB>
  <DomainObject.Predmet.ProtuStrankaListFormatedWithAdress>
    <izvorni_sadrzaj>
      <item>MT KARLOVAC j.d.o.o., Donje Zastinje 6/A, 47000 Karlovac zastupanog po punomoćniku Martina Mejašić</item>
    </izvorni_sadrzaj>
    <derivirana_varijabla naziv="DomainObject.Predmet.ProtuStrankaListFormatedWithAdress_1">
      <item>MT KARLOVAC j.d.o.o., Donje Zastinje 6/A, 47000 Karlovac zastupanog po punomoćniku Martina Mejašić</item>
    </derivirana_varijabla>
  </DomainObject.Predmet.ProtuStrankaListFormatedWithAdress>
  <DomainObject.Predmet.ProtuStrankaListFormatedWithAdressOIB>
    <izvorni_sadrzaj>
      <item>MT KARLOVAC j.d.o.o., OIB 87426863760, Donje Zastinje 6/A, 47000 Karlovac zastupanog po punomoćniku Martina Mejašić</item>
    </izvorni_sadrzaj>
    <derivirana_varijabla naziv="DomainObject.Predmet.ProtuStrankaListFormatedWithAdressOIB_1">
      <item>MT KARLOVAC j.d.o.o., OIB 87426863760, Donje Zastinje 6/A, 47000 Karlovac zastupanog po punomoćniku Martina Mejašić</item>
    </derivirana_varijabla>
  </DomainObject.Predmet.ProtuStrankaListFormatedWithAdressOIB>
  <DomainObject.Predmet.ProtuStrankaListNazivFormated>
    <izvorni_sadrzaj>
      <item>MT KARLOVAC j.d.o.o.</item>
    </izvorni_sadrzaj>
    <derivirana_varijabla naziv="DomainObject.Predmet.ProtuStrankaListNazivFormated_1">
      <item>MT KARLOVAC j.d.o.o.</item>
    </derivirana_varijabla>
  </DomainObject.Predmet.ProtuStrankaListNazivFormated>
  <DomainObject.Predmet.ProtuStrankaListNazivFormatedOIB>
    <izvorni_sadrzaj>
      <item>MT KARLOVAC j.d.o.o., OIB 87426863760</item>
    </izvorni_sadrzaj>
    <derivirana_varijabla naziv="DomainObject.Predmet.ProtuStrankaListNazivFormatedOIB_1">
      <item>MT KARLOVAC j.d.o.o., OIB 87426863760</item>
    </derivirana_varijabla>
  </DomainObject.Predmet.ProtuStrankaListNazivFormatedOIB>
  <DomainObject.Predmet.OstaliListFormated>
    <izvorni_sadrzaj>
      <item>Martina Mejašić punomoćnik sudionika u postupku MT KARLOVAC j.d.o.o.</item>
    </izvorni_sadrzaj>
    <derivirana_varijabla naziv="DomainObject.Predmet.OstaliListFormated_1">
      <item>Martina Mejašić punomoćnik sudionika u postupku MT KARLOVAC j.d.o.o.</item>
    </derivirana_varijabla>
  </DomainObject.Predmet.OstaliListFormated>
  <DomainObject.Predmet.OstaliListFormatedOIB>
    <izvorni_sadrzaj>
      <item>Martina Mejašić, OIB 38306062512 punomoćnik sudionika u postupku MT KARLOVAC j.d.o.o.</item>
    </izvorni_sadrzaj>
    <derivirana_varijabla naziv="DomainObject.Predmet.OstaliListFormatedOIB_1">
      <item>Martina Mejašić, OIB 38306062512 punomoćnik sudionika u postupku MT KARLOVAC j.d.o.o.</item>
    </derivirana_varijabla>
  </DomainObject.Predmet.OstaliListFormatedOIB>
  <DomainObject.Predmet.OstaliListFormatedWithAdress>
    <izvorni_sadrzaj>
      <item>Martina Mejašić, Mala Jelsa 85, 47000 Karlovac punomoćnik sudionika u postupku MT KARLOVAC j.d.o.o.</item>
    </izvorni_sadrzaj>
    <derivirana_varijabla naziv="DomainObject.Predmet.OstaliListFormatedWithAdress_1">
      <item>Martina Mejašić, Mala Jelsa 85, 47000 Karlovac punomoćnik sudionika u postupku MT KARLOVAC j.d.o.o.</item>
    </derivirana_varijabla>
  </DomainObject.Predmet.OstaliListFormatedWithAdress>
  <DomainObject.Predmet.OstaliListFormatedWithAdressOIB>
    <izvorni_sadrzaj>
      <item>Martina Mejašić, OIB 38306062512, Mala Jelsa 85, 47000 Karlovac punomoćnik sudionika u postupku MT KARLOVAC j.d.o.o.</item>
    </izvorni_sadrzaj>
    <derivirana_varijabla naziv="DomainObject.Predmet.OstaliListFormatedWithAdressOIB_1">
      <item>Martina Mejašić, OIB 38306062512, Mala Jelsa 85, 47000 Karlovac punomoćnik sudionika u postupku MT KARLOVAC j.d.o.o.</item>
    </derivirana_varijabla>
  </DomainObject.Predmet.OstaliListFormatedWithAdressOIB>
  <DomainObject.Predmet.OstaliListNazivFormated>
    <izvorni_sadrzaj>
      <item>Martina Mejašić</item>
    </izvorni_sadrzaj>
    <derivirana_varijabla naziv="DomainObject.Predmet.OstaliListNazivFormated_1">
      <item>Martina Mejašić</item>
    </derivirana_varijabla>
  </DomainObject.Predmet.OstaliListNazivFormated>
  <DomainObject.Predmet.OstaliListNazivFormatedOIB>
    <izvorni_sadrzaj>
      <item>Martina Mejašić, OIB 38306062512</item>
    </izvorni_sadrzaj>
    <derivirana_varijabla naziv="DomainObject.Predmet.OstaliListNazivFormatedOIB_1">
      <item>Martina Mejašić, OIB 38306062512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MT KARLOVAC j.d.o.o.</izvorni_sadrzaj>
    <derivirana_varijabla naziv="DomainObject.Predmet.ProtustrankaIDrugi_1">MT KARLOVAC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MT KARLOVAC j.d.o.o., OIB 87426863760, Donje Zastinje 6/A, 47000 Karlovac</izvorni_sadrzaj>
    <derivirana_varijabla naziv="DomainObject.Predmet.ProtustrankaIDrugiAdressOIB_1">MT KARLOVAC j.d.o.o., OIB 87426863760, Donje Zastinje 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MT KARLOVAC j.d.o.o.</item>
      <item>Martina Mejašić</item>
    </izvorni_sadrzaj>
    <derivirana_varijabla naziv="DomainObject.Predmet.SudioniciListNaziv_1">
      <item>FINA Regionalni centar, podružnica Karlovac</item>
      <item>MT KARLOVAC j.d.o.o.</item>
      <item>Martina Mejašić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MT KARLOVAC j.d.o.o., OIB 87426863760, Donje Zastinje 6/A,47000 Karlovac</item>
      <item>Martina Mejašić, OIB 38306062512, Mala Jelsa 85,47000 Karlovac</item>
    </izvorni_sadrzaj>
    <derivirana_varijabla naziv="DomainObject.Predmet.SudioniciListAdressOIB_1">
      <item>FINA Regionalni centar, podružnica Karlovac, OIB 85821130368, Pavla Vitezovića 1,47000 Karlovac</item>
      <item>MT KARLOVAC j.d.o.o., OIB 87426863760, Donje Zastinje 6/A,47000 Karlovac</item>
      <item>Martina Mejašić, OIB 38306062512, Mala Jelsa 85,47000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A4956-6FBF-4318-B17F-18B3003CD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2358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2017-03-06T08:41:00Z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2017-03-06T08:40:00Z</cp:lastPrinted>
  <dcterms:modified xmlns:xsi="http://www.w3.org/2001/XMLSchema-instance" xsi:type="dcterms:W3CDTF">2017-03-06T08:42:00Z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