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a1231" w14:paraId="50a123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5C463D">
        <w:t xml:space="preserve"> pod poslovnim brojem St-3528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C463D">
        <w:t>12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5C463D" w:rsidR="001E2EC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C87B40">
        <w:t xml:space="preserve"> </w:t>
      </w:r>
      <w:r w:rsidR="005C463D" w:rsidRPr="005C463D">
        <w:t>SAI TRAVEL d.o.o. OIB: 44046847081, MBS: 080730472 iz Zagreba, Primorska 1</w:t>
      </w:r>
      <w:r w:rsidR="00C87B40" w:rsidRPr="00C87B40">
        <w:t xml:space="preserve"> </w:t>
      </w:r>
      <w:r w:rsidR="00C87B40">
        <w:t>.</w:t>
      </w:r>
    </w:p>
    <w:p w:rsidRDefault="00907FC2" w:rsidP="00907FC2" w:rsidR="00907FC2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5C463D">
        <w:t xml:space="preserve">101.967,83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C463D">
        <w:t>12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658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A60F3"/>
    <w:rsid w:val="001E2EC8"/>
    <w:rsid w:val="001E50FB"/>
    <w:rsid w:val="001F6933"/>
    <w:rsid w:val="00230A63"/>
    <w:rsid w:val="00263D6D"/>
    <w:rsid w:val="00264D19"/>
    <w:rsid w:val="00276582"/>
    <w:rsid w:val="002835CF"/>
    <w:rsid w:val="00297E94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C463D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07FC2"/>
    <w:rsid w:val="00920CA0"/>
    <w:rsid w:val="009419D8"/>
    <w:rsid w:val="00A71431"/>
    <w:rsid w:val="00AB60FD"/>
    <w:rsid w:val="00AC4528"/>
    <w:rsid w:val="00AD027A"/>
    <w:rsid w:val="00B82F18"/>
    <w:rsid w:val="00C836B9"/>
    <w:rsid w:val="00C87B40"/>
    <w:rsid w:val="00C958E9"/>
    <w:rsid w:val="00CB1E05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5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5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5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5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5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5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5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5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5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5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studenog 2015.</izvorni_sadrzaj>
    <derivirana_varijabla naziv="DomainObject.DatumDonosenjaOdluke_1">12.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3528</izvorni_sadrzaj>
    <derivirana_varijabla naziv="DomainObject.Predmet.Broj_1">3528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St-3528/2015</izvorni_sadrzaj>
    <derivirana_varijabla naziv="DomainObject.Predmet.OznakaBroj_1">St-3528/2015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SAI TRAVEL d.o.o. zastupanog po punomoćniku DAVOR VUGEC</izvorni_sadrzaj>
    <derivirana_varijabla naziv="DomainObject.Predmet.ProtustrankaFormated_1">  SAI TRAVEL d.o.o. zastupanog po punomoćniku DAVOR VUGEC</derivirana_varijabla>
  </DomainObject.Predmet.ProtustrankaFormated>
  <DomainObject.Predmet.ProtustrankaFormatedOIB>
    <izvorni_sadrzaj>  SAI TRAVEL d.o.o., OIB 44046847081 zastupanog po punomoćniku DAVOR VUGEC</izvorni_sadrzaj>
    <derivirana_varijabla naziv="DomainObject.Predmet.ProtustrankaFormatedOIB_1">  SAI TRAVEL d.o.o., OIB 44046847081 zastupanog po punomoćniku DAVOR VUGEC</derivirana_varijabla>
  </DomainObject.Predmet.ProtustrankaFormatedOIB>
  <DomainObject.Predmet.ProtustrankaFormatedWithAdress>
    <izvorni_sadrzaj> SAI TRAVEL d.o.o., Primorska 1, 10000 Zagreb zastupanog po punomoćniku DAVOR VUGEC</izvorni_sadrzaj>
    <derivirana_varijabla naziv="DomainObject.Predmet.ProtustrankaFormatedWithAdress_1"> SAI TRAVEL d.o.o., Primorska 1, 10000 Zagreb zastupanog po punomoćniku DAVOR VUGEC</derivirana_varijabla>
  </DomainObject.Predmet.ProtustrankaFormatedWithAdress>
  <DomainObject.Predmet.ProtustrankaFormatedWithAdressOIB>
    <izvorni_sadrzaj> SAI TRAVEL d.o.o., OIB 44046847081, Primorska 1, 10000 Zagreb zastupanog po punomoćniku DAVOR VUGEC</izvorni_sadrzaj>
    <derivirana_varijabla naziv="DomainObject.Predmet.ProtustrankaFormatedWithAdressOIB_1"> SAI TRAVEL d.o.o., OIB 44046847081, Primorska 1, 10000 Zagreb zastupanog po punomoćniku DAVOR VUGEC</derivirana_varijabla>
  </DomainObject.Predmet.ProtustrankaFormatedWithAdressOIB>
  <DomainObject.Predmet.ProtustrankaWithAdress>
    <izvorni_sadrzaj>SAI TRAVEL d.o.o. Primorska 1, 10000 Zagreb</izvorni_sadrzaj>
    <derivirana_varijabla naziv="DomainObject.Predmet.ProtustrankaWithAdress_1">SAI TRAVEL d.o.o. Primorska 1, 10000 Zagreb</derivirana_varijabla>
  </DomainObject.Predmet.ProtustrankaWithAdress>
  <DomainObject.Predmet.ProtustrankaWithAdressOIB>
    <izvorni_sadrzaj>SAI TRAVEL d.o.o., OIB 44046847081, Primorska 1, 10000 Zagreb</izvorni_sadrzaj>
    <derivirana_varijabla naziv="DomainObject.Predmet.ProtustrankaWithAdressOIB_1">SAI TRAVEL d.o.o., OIB 44046847081, Primorska 1, 10000 Zagreb</derivirana_varijabla>
  </DomainObject.Predmet.ProtustrankaWithAdressOIB>
  <DomainObject.Predmet.ProtustrankaNazivFormated>
    <izvorni_sadrzaj>SAI TRAVEL d.o.o.</izvorni_sadrzaj>
    <derivirana_varijabla naziv="DomainObject.Predmet.ProtustrankaNazivFormated_1">SAI TRAVEL d.o.o.</derivirana_varijabla>
  </DomainObject.Predmet.ProtustrankaNazivFormated>
  <DomainObject.Predmet.ProtustrankaNazivFormatedOIB>
    <izvorni_sadrzaj>SAI TRAVEL d.o.o., OIB 44046847081</izvorni_sadrzaj>
    <derivirana_varijabla naziv="DomainObject.Predmet.ProtustrankaNazivFormatedOIB_1">SAI TRAVEL d.o.o., OIB 44046847081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Rončević</izvorni_sadrzaj>
    <derivirana_varijabla naziv="DomainObject.Predmet.Zapisnicar_1">Željka Rončević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SAI TRAVEL d.o.o. zastupanog po punomoćniku DAVOR VUGEC</item>
    </izvorni_sadrzaj>
    <derivirana_varijabla naziv="DomainObject.Predmet.ProtuStrankaListFormated_1">
      <item>SAI TRAVEL d.o.o. zastupanog po punomoćniku DAVOR VUGEC</item>
    </derivirana_varijabla>
  </DomainObject.Predmet.ProtuStrankaListFormated>
  <DomainObject.Predmet.ProtuStrankaListFormatedOIB>
    <izvorni_sadrzaj>
      <item>SAI TRAVEL d.o.o., OIB 44046847081 zastupanog po punomoćniku DAVOR VUGEC</item>
    </izvorni_sadrzaj>
    <derivirana_varijabla naziv="DomainObject.Predmet.ProtuStrankaListFormatedOIB_1">
      <item>SAI TRAVEL d.o.o., OIB 44046847081 zastupanog po punomoćniku DAVOR VUGEC</item>
    </derivirana_varijabla>
  </DomainObject.Predmet.ProtuStrankaListFormatedOIB>
  <DomainObject.Predmet.ProtuStrankaListFormatedWithAdress>
    <izvorni_sadrzaj>
      <item>SAI TRAVEL d.o.o., Primorska 1, 10000 Zagreb zastupanog po punomoćniku DAVOR VUGEC</item>
    </izvorni_sadrzaj>
    <derivirana_varijabla naziv="DomainObject.Predmet.ProtuStrankaListFormatedWithAdress_1">
      <item>SAI TRAVEL d.o.o., Primorska 1, 10000 Zagreb zastupanog po punomoćniku DAVOR VUGEC</item>
    </derivirana_varijabla>
  </DomainObject.Predmet.ProtuStrankaListFormatedWithAdress>
  <DomainObject.Predmet.ProtuStrankaListFormatedWithAdressOIB>
    <izvorni_sadrzaj>
      <item>SAI TRAVEL d.o.o., OIB 44046847081, Primorska 1, 10000 Zagreb zastupanog po punomoćniku DAVOR VUGEC</item>
    </izvorni_sadrzaj>
    <derivirana_varijabla naziv="DomainObject.Predmet.ProtuStrankaListFormatedWithAdressOIB_1">
      <item>SAI TRAVEL d.o.o., OIB 44046847081, Primorska 1, 10000 Zagreb zastupanog po punomoćniku DAVOR VUGEC</item>
    </derivirana_varijabla>
  </DomainObject.Predmet.ProtuStrankaListFormatedWithAdressOIB>
  <DomainObject.Predmet.ProtuStrankaListNazivFormated>
    <izvorni_sadrzaj>
      <item>SAI TRAVEL d.o.o.</item>
    </izvorni_sadrzaj>
    <derivirana_varijabla naziv="DomainObject.Predmet.ProtuStrankaListNazivFormated_1">
      <item>SAI TRAVEL d.o.o.</item>
    </derivirana_varijabla>
  </DomainObject.Predmet.ProtuStrankaListNazivFormated>
  <DomainObject.Predmet.ProtuStrankaListNazivFormatedOIB>
    <izvorni_sadrzaj>
      <item>SAI TRAVEL d.o.o., OIB 44046847081</item>
    </izvorni_sadrzaj>
    <derivirana_varijabla naziv="DomainObject.Predmet.ProtuStrankaListNazivFormatedOIB_1">
      <item>SAI TRAVEL d.o.o., OIB 44046847081</item>
    </derivirana_varijabla>
  </DomainObject.Predmet.ProtuStrankaListNazivFormatedOIB>
  <DomainObject.Predmet.OstaliListFormated>
    <izvorni_sadrzaj>
      <item>DAVOR VUGEC punomoćnik sudionika u postupku SAI TRAVEL d.o.o.</item>
    </izvorni_sadrzaj>
    <derivirana_varijabla naziv="DomainObject.Predmet.OstaliListFormated_1">
      <item>DAVOR VUGEC punomoćnik sudionika u postupku SAI TRAVEL d.o.o.</item>
    </derivirana_varijabla>
  </DomainObject.Predmet.OstaliListFormated>
  <DomainObject.Predmet.OstaliListFormatedOIB>
    <izvorni_sadrzaj>
      <item>DAVOR VUGEC, OIB 76277752384 punomoćnik sudionika u postupku SAI TRAVEL d.o.o.</item>
    </izvorni_sadrzaj>
    <derivirana_varijabla naziv="DomainObject.Predmet.OstaliListFormatedOIB_1">
      <item>DAVOR VUGEC, OIB 76277752384 punomoćnik sudionika u postupku SAI TRAVEL d.o.o.</item>
    </derivirana_varijabla>
  </DomainObject.Predmet.OstaliListFormatedOIB>
  <DomainObject.Predmet.OstaliListFormatedWithAdress>
    <izvorni_sadrzaj>
      <item>DAVOR VUGEC, Jelašićka 5, 10000 Zagreb punomoćnik sudionika u postupku SAI TRAVEL d.o.o.</item>
    </izvorni_sadrzaj>
    <derivirana_varijabla naziv="DomainObject.Predmet.OstaliListFormatedWithAdress_1">
      <item>DAVOR VUGEC, Jelašićka 5, 10000 Zagreb punomoćnik sudionika u postupku SAI TRAVEL d.o.o.</item>
    </derivirana_varijabla>
  </DomainObject.Predmet.OstaliListFormatedWithAdress>
  <DomainObject.Predmet.OstaliListFormatedWithAdressOIB>
    <izvorni_sadrzaj>
      <item>DAVOR VUGEC, OIB 76277752384, Jelašićka 5, 10000 Zagreb punomoćnik sudionika u postupku SAI TRAVEL d.o.o.</item>
    </izvorni_sadrzaj>
    <derivirana_varijabla naziv="DomainObject.Predmet.OstaliListFormatedWithAdressOIB_1">
      <item>DAVOR VUGEC, OIB 76277752384, Jelašićka 5, 10000 Zagreb punomoćnik sudionika u postupku SAI TRAVEL d.o.o.</item>
    </derivirana_varijabla>
  </DomainObject.Predmet.OstaliListFormatedWithAdressOIB>
  <DomainObject.Predmet.OstaliListNazivFormated>
    <izvorni_sadrzaj>
      <item>DAVOR VUGEC</item>
    </izvorni_sadrzaj>
    <derivirana_varijabla naziv="DomainObject.Predmet.OstaliListNazivFormated_1">
      <item>DAVOR VUGEC</item>
    </derivirana_varijabla>
  </DomainObject.Predmet.OstaliListNazivFormated>
  <DomainObject.Predmet.OstaliListNazivFormatedOIB>
    <izvorni_sadrzaj>
      <item>DAVOR VUGEC, OIB 76277752384</item>
    </izvorni_sadrzaj>
    <derivirana_varijabla naziv="DomainObject.Predmet.OstaliListNazivFormatedOIB_1">
      <item>DAVOR VUGEC, OIB 76277752384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studenog 2015.</izvorni_sadrzaj>
    <derivirana_varijabla naziv="DomainObject.Datum_1">12.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SAI TRAVEL d.o.o.</izvorni_sadrzaj>
    <derivirana_varijabla naziv="DomainObject.Predmet.ProtustrankaIDrugi_1">SAI TRAVEL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SAI TRAVEL d.o.o., OIB 44046847081, Primorska 1, 10000 Zagreb</izvorni_sadrzaj>
    <derivirana_varijabla naziv="DomainObject.Predmet.ProtustrankaIDrugiAdressOIB_1">SAI TRAVEL d.o.o., OIB 44046847081, Primorska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SAI TRAVEL d.o.o.</item>
      <item>DAVOR VUGEC</item>
    </izvorni_sadrzaj>
    <derivirana_varijabla naziv="DomainObject.Predmet.SudioniciListNaziv_1">
      <item>FINA Regionalni centar Zagreb</item>
      <item>SAI TRAVEL d.o.o.</item>
      <item>DAVOR VUGEC</item>
    </derivirana_varijabla>
  </DomainObject.Predmet.SudioniciListNaziv>
  <DomainObject.Predmet.SudioniciListAdressOIB>
    <izvorni_sadrzaj>
      <item>FINA Regionalni centar Zagreb, OIB 85821130368, Trg svibanjskih žrtava 1995. 1,10000 Zagreb</item>
      <item>SAI TRAVEL d.o.o., OIB 44046847081, Primorska 1,10000 Zagreb</item>
      <item>DAVOR VUGEC, OIB 76277752384, Jelašićka 5,10000 Zagreb</item>
    </izvorni_sadrzaj>
    <derivirana_varijabla naziv="DomainObject.Predmet.SudioniciListAdressOIB_1">
      <item>FINA Regionalni centar Zagreb, OIB 85821130368, Trg svibanjskih žrtava 1995. 1,10000 Zagreb</item>
      <item>SAI TRAVEL d.o.o., OIB 44046847081, Primorska 1,10000 Zagreb</item>
      <item>DAVOR VUGEC, OIB 76277752384, Jelašićka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44046847081</item>
      <item>, OIB 76277752384</item>
    </izvorni_sadrzaj>
    <derivirana_varijabla naziv="DomainObject.Predmet.SudioniciListNazivOIB_1">
      <item>, OIB 85821130368</item>
      <item>, OIB 44046847081</item>
      <item>, OIB 76277752384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239</properties:Words>
  <properties:Characters>1304</properties:Characters>
  <properties:Lines>46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2015-11-12T05:56:00Z</dcterms:created>
  <dc:creator>ilukac</dc:creator>
  <cp:lastModifiedBy>Zlatka Plivelić</cp:lastModifiedBy>
  <cp:lastPrinted>2015-11-12T05:56:00Z</cp:lastPrinted>
  <dcterms:modified xmlns:xsi="http://www.w3.org/2001/XMLSchema-instance" xsi:type="dcterms:W3CDTF">2015-11-12T12:31:00Z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