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8646" w14:paraId="3918646" w:rsidRDefault="008F4D97" w:rsidP="008F4D97" w:rsidR="008F4D97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697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8F4D97" w:rsidP="008F4D97" w:rsidR="008F4D97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8F4D97" w:rsidP="008F4D97" w:rsidR="008F4D97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8F4D97" w:rsidP="008F4D97" w:rsidR="008F4D97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8F4D97" w:rsidP="008F4D97" w:rsidR="008F4D97" w:rsidRPr="00673C3E">
      <w:pPr>
        <w:rPr>
          <w:lang w:val="hr-HR"/>
        </w:rPr>
      </w:pPr>
    </w:p>
    <w:p w:rsidRDefault="008F4D97" w:rsidP="008F4D97" w:rsidR="008F4D97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8F4D97" w:rsidP="008F4D97" w:rsidR="008F4D97" w:rsidRPr="00673C3E">
      <w:pPr>
        <w:rPr>
          <w:lang w:eastAsia="hr-HR" w:val="hr-HR"/>
        </w:rPr>
      </w:pPr>
    </w:p>
    <w:p w:rsidRDefault="008F4D97" w:rsidP="008F4D97" w:rsidR="008F4D97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8F4D97" w:rsidR="00D4027A" w:rsidRPr="00415B2D">
      <w:pPr>
        <w:ind w:firstLine="708"/>
        <w:jc w:val="center"/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C1EC0">
        <w:rPr>
          <w:lang w:val="hr-HR"/>
        </w:rPr>
        <w:t xml:space="preserve">ŽMIRE-DIZALA, d.o.o. Slatine, Bana Jelačića 27, OIB: 78446655848, </w:t>
      </w:r>
      <w:r w:rsidR="008F4D97">
        <w:rPr>
          <w:lang w:val="hr-HR"/>
        </w:rPr>
        <w:t xml:space="preserve">15. studenog </w:t>
      </w:r>
      <w:r w:rsidR="008F4D97" w:rsidRPr="008C1DFE">
        <w:rPr>
          <w:lang w:val="hr-HR"/>
        </w:rPr>
        <w:t>2018.</w:t>
      </w:r>
    </w:p>
    <w:p w:rsidRDefault="00383B92" w:rsidP="00634348" w:rsidR="00383B92" w:rsidRPr="008F4D9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8F4D97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C1EC0">
        <w:rPr>
          <w:lang w:val="hr-HR"/>
        </w:rPr>
        <w:t>ŽMIRE-DIZALA, d.o.o. Slatine, Bana Jelačića 27, OIB: 78446655848, MBS: 060247998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8F4D97">
        <w:rPr>
          <w:lang w:val="hr-HR"/>
        </w:rPr>
        <w:t xml:space="preserve">15. studenog </w:t>
      </w:r>
      <w:r w:rsidR="008F4D97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8F4D97">
        <w:rPr>
          <w:lang w:val="hr-HR"/>
        </w:rPr>
        <w:t>12,3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25747C" w:rsidRPr="00A765E2">
        <w:t xml:space="preserve">Snježana </w:t>
      </w:r>
      <w:r w:rsidR="0025747C">
        <w:t xml:space="preserve">Vrkljan, </w:t>
      </w:r>
      <w:r w:rsidR="0025747C" w:rsidRPr="00A765E2">
        <w:t>dipl. pravnica</w:t>
      </w:r>
      <w:r w:rsidR="0025747C">
        <w:t xml:space="preserve"> iz Zagreba, </w:t>
      </w:r>
      <w:r w:rsidR="0025747C" w:rsidRPr="00A765E2">
        <w:t>Kralja Zvonimira 75</w:t>
      </w:r>
      <w:r w:rsidR="0025747C">
        <w:t xml:space="preserve">, OIB: </w:t>
      </w:r>
      <w:r w:rsidR="0025747C" w:rsidRPr="00A765E2">
        <w:t>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C1EC0">
        <w:rPr>
          <w:lang w:val="hr-HR"/>
        </w:rPr>
        <w:t>ŽMIRE-DIZALA, d.o.o. Slatine, Bana Jelačića 27, OIB: 78446655848, MBS: 060247998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8F4D97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C1EC0">
        <w:rPr>
          <w:lang w:val="hr-HR"/>
        </w:rPr>
        <w:t>ŽMIRE-DIZALA, d.o.o. Slatine</w:t>
      </w:r>
      <w:r w:rsidR="00AF4B8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C125BB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3424F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C1EC0">
        <w:rPr>
          <w:lang w:val="hr-HR"/>
        </w:rPr>
        <w:t>5.550,32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25747C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25747C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25747C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5747C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25747C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25747C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25747C">
        <w:rPr>
          <w:lang w:val="hr-HR"/>
        </w:rPr>
        <w:t>avedenog, a temeljem odredbi članka</w:t>
      </w:r>
      <w:r>
        <w:rPr>
          <w:lang w:val="hr-HR"/>
        </w:rPr>
        <w:t xml:space="preserve"> 431. i čl</w:t>
      </w:r>
      <w:r w:rsidR="0025747C">
        <w:rPr>
          <w:lang w:val="hr-HR"/>
        </w:rPr>
        <w:t>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F4D97">
        <w:rPr>
          <w:lang w:val="hr-HR"/>
        </w:rPr>
        <w:t xml:space="preserve">15. studenog </w:t>
      </w:r>
      <w:r w:rsidR="008F4D97" w:rsidRPr="008C1DFE">
        <w:rPr>
          <w:lang w:val="hr-HR"/>
        </w:rPr>
        <w:t>2018.</w:t>
      </w:r>
    </w:p>
    <w:p w:rsidRDefault="00D4027A" w:rsidP="00D4027A" w:rsidR="00D4027A" w:rsidRPr="00B051D8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B051D8" w:rsidP="00F53C8F" w:rsidR="00B051D8">
      <w:pPr>
        <w:ind w:left="4956"/>
        <w:jc w:val="center"/>
      </w:pPr>
      <w:r w:rsidRPr="00F049A9">
        <w:t>Sudac</w:t>
      </w:r>
    </w:p>
    <w:p w:rsidRDefault="00B051D8" w:rsidP="00F53C8F" w:rsidR="00B051D8" w:rsidRPr="00EF31D7">
      <w:pPr>
        <w:ind w:left="4956"/>
        <w:jc w:val="center"/>
        <w:rPr>
          <w:sz w:val="28"/>
          <w:szCs w:val="28"/>
        </w:rPr>
      </w:pPr>
    </w:p>
    <w:p w:rsidRDefault="00B051D8" w:rsidP="00F53C8F" w:rsidR="00B051D8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B051D8" w:rsidP="00F53C8F" w:rsidR="00B051D8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B051D8" w:rsidP="00F53C8F" w:rsidR="00B051D8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 w:rsidRPr="0025747C"/>
    <w:p w:rsidRDefault="005745D6" w:rsidP="00641FD6" w:rsidR="005745D6" w:rsidRPr="0025747C"/>
    <w:p w:rsidRDefault="005745D6" w:rsidP="005745D6" w:rsidR="005745D6" w:rsidRPr="0025747C">
      <w:pPr>
        <w:jc w:val="both"/>
        <w:rPr>
          <w:lang w:val="hr-HR"/>
        </w:rPr>
      </w:pPr>
      <w:r w:rsidRPr="0025747C">
        <w:rPr>
          <w:lang w:val="hr-HR"/>
        </w:rPr>
        <w:t xml:space="preserve">POUKA O PRAVNOM LIJEKU: </w:t>
      </w:r>
    </w:p>
    <w:p w:rsidRDefault="005745D6" w:rsidP="00403F01" w:rsidR="00E14AE2" w:rsidRPr="003734BE">
      <w:pPr>
        <w:jc w:val="both"/>
        <w:rPr>
          <w:lang w:val="hr-HR"/>
        </w:rPr>
      </w:pPr>
      <w:r w:rsidRPr="0025747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8F4D97" w:rsidR="00E14AE2" w:rsidRPr="003734BE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051D8" w:rsidRPr="00B051D8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8F4D97" w:rsidRPr="00673C3E">
      <w:rPr>
        <w:lang w:val="hr-HR"/>
      </w:rPr>
      <w:t>Poslovni broj</w:t>
    </w:r>
    <w:r w:rsidR="008F4D97">
      <w:rPr>
        <w:lang w:val="hr-HR"/>
      </w:rPr>
      <w:t>:</w:t>
    </w:r>
    <w:r w:rsidR="008F4D97" w:rsidRPr="00673C3E">
      <w:rPr>
        <w:lang w:val="hr-HR"/>
      </w:rPr>
      <w:t xml:space="preserve"> 12. St-</w:t>
    </w:r>
    <w:r w:rsidR="008F4D97">
      <w:rPr>
        <w:lang w:val="hr-HR"/>
      </w:rPr>
      <w:t>697</w:t>
    </w:r>
    <w:r w:rsidR="008F4D97" w:rsidRPr="00673C3E">
      <w:rPr>
        <w:lang w:val="hr-HR"/>
      </w:rPr>
      <w:t>/2018</w:t>
    </w:r>
    <w:r w:rsidR="008F4D97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1EC0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5747C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2F6755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D3433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A65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4D97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AF4B8C"/>
    <w:rsid w:val="00B02B3D"/>
    <w:rsid w:val="00B051D8"/>
    <w:rsid w:val="00B104F3"/>
    <w:rsid w:val="00B11BCA"/>
    <w:rsid w:val="00B20C23"/>
    <w:rsid w:val="00B3424F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07FF0"/>
    <w:rsid w:val="00C125BB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088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18A3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2A93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1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51D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51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51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1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51D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51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51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St-697/2018</izvorni_sadrzaj>
    <derivirana_varijabla naziv="DomainObject.Predmet.OznakaBroj_1">St-697/2018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ŽMIRE-DIZALA, d.o.o. za montažu, rekonstrukciju i servis dizala</izvorni_sadrzaj>
    <derivirana_varijabla naziv="DomainObject.Predmet.ProtustrankaFormated_1">  ŽMIRE-DIZALA, d.o.o. za montažu, rekonstrukciju i servis dizala</derivirana_varijabla>
  </DomainObject.Predmet.ProtustrankaFormated>
  <DomainObject.Predmet.ProtustrankaFormatedOIB>
    <izvorni_sadrzaj>  ŽMIRE-DIZALA, d.o.o. za montažu, rekonstrukciju i servis dizala, OIB 78446655848</izvorni_sadrzaj>
    <derivirana_varijabla naziv="DomainObject.Predmet.ProtustrankaFormatedOIB_1">  ŽMIRE-DIZALA, d.o.o. za montažu, rekonstrukciju i servis dizala, OIB 78446655848</derivirana_varijabla>
  </DomainObject.Predmet.ProtustrankaFormatedOIB>
  <DomainObject.Predmet.ProtustrankaFormatedWithAdress>
    <izvorni_sadrzaj> ŽMIRE-DIZALA, d.o.o. za montažu, rekonstrukciju i servis dizala, Bana Jelačića 27., 21220 Slatine</izvorni_sadrzaj>
    <derivirana_varijabla naziv="DomainObject.Predmet.ProtustrankaFormatedWithAdress_1"> ŽMIRE-DIZALA, d.o.o. za montažu, rekonstrukciju i servis dizala, Bana Jelačića 27., 21220 Slatine</derivirana_varijabla>
  </DomainObject.Predmet.ProtustrankaFormatedWithAdress>
  <DomainObject.Predmet.ProtustrankaFormatedWithAdressOIB>
    <izvorni_sadrzaj> ŽMIRE-DIZALA, d.o.o. za montažu, rekonstrukciju i servis dizala, OIB 78446655848, Bana Jelačića 27., 21220 Slatine</izvorni_sadrzaj>
    <derivirana_varijabla naziv="DomainObject.Predmet.ProtustrankaFormatedWithAdressOIB_1"> ŽMIRE-DIZALA, d.o.o. za montažu, rekonstrukciju i servis dizala, OIB 78446655848, Bana Jelačića 27., 21220 Slatine</derivirana_varijabla>
  </DomainObject.Predmet.ProtustrankaFormatedWithAdressOIB>
  <DomainObject.Predmet.ProtustrankaWithAdress>
    <izvorni_sadrzaj>ŽMIRE-DIZALA, d.o.o. za montažu, rekonstrukciju i servis dizala Bana Jelačića 27., 21220 Slatine</izvorni_sadrzaj>
    <derivirana_varijabla naziv="DomainObject.Predmet.ProtustrankaWithAdress_1">ŽMIRE-DIZALA, d.o.o. za montažu, rekonstrukciju i servis dizala Bana Jelačića 27., 21220 Slatine</derivirana_varijabla>
  </DomainObject.Predmet.ProtustrankaWithAdress>
  <DomainObject.Predmet.ProtustrankaWithAdressOIB>
    <izvorni_sadrzaj>ŽMIRE-DIZALA, d.o.o. za montažu, rekonstrukciju i servis dizala, OIB 78446655848, Bana Jelačića 27., 21220 Slatine</izvorni_sadrzaj>
    <derivirana_varijabla naziv="DomainObject.Predmet.ProtustrankaWithAdressOIB_1">ŽMIRE-DIZALA, d.o.o. za montažu, rekonstrukciju i servis dizala, OIB 78446655848, Bana Jelačića 27., 21220 Slatine</derivirana_varijabla>
  </DomainObject.Predmet.ProtustrankaWithAdressOIB>
  <DomainObject.Predmet.ProtustrankaNazivFormated>
    <izvorni_sadrzaj>ŽMIRE-DIZALA, d.o.o. za montažu, rekonstrukciju i servis dizala</izvorni_sadrzaj>
    <derivirana_varijabla naziv="DomainObject.Predmet.ProtustrankaNazivFormated_1">ŽMIRE-DIZALA, d.o.o. za montažu, rekonstrukciju i servis dizala</derivirana_varijabla>
  </DomainObject.Predmet.ProtustrankaNazivFormated>
  <DomainObject.Predmet.ProtustrankaNazivFormatedOIB>
    <izvorni_sadrzaj>ŽMIRE-DIZALA, d.o.o. za montažu, rekonstrukciju i servis dizala, OIB 78446655848</izvorni_sadrzaj>
    <derivirana_varijabla naziv="DomainObject.Predmet.ProtustrankaNazivFormatedOIB_1">ŽMIRE-DIZALA, d.o.o. za montažu, rekonstrukciju i servis dizala, OIB 78446655848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5550.32</izvorni_sadrzaj>
    <derivirana_varijabla naziv="DomainObject.Predmet.TrenutnaVrijednost_1">5550.32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ŽMIRE-DIZALA, d.o.o. za montažu, rekonstrukciju i servis dizala</item>
    </izvorni_sadrzaj>
    <derivirana_varijabla naziv="DomainObject.Predmet.ProtuStrankaListFormated_1">
      <item>ŽMIRE-DIZALA, d.o.o. za montažu, rekonstrukciju i servis dizala</item>
    </derivirana_varijabla>
  </DomainObject.Predmet.ProtuStrankaListFormated>
  <DomainObject.Predmet.ProtuStrankaListFormatedOIB>
    <izvorni_sadrzaj>
      <item>ŽMIRE-DIZALA, d.o.o. za montažu, rekonstrukciju i servis dizala, OIB 78446655848</item>
    </izvorni_sadrzaj>
    <derivirana_varijabla naziv="DomainObject.Predmet.ProtuStrankaListFormatedOIB_1">
      <item>ŽMIRE-DIZALA, d.o.o. za montažu, rekonstrukciju i servis dizala, OIB 78446655848</item>
    </derivirana_varijabla>
  </DomainObject.Predmet.ProtuStrankaListFormatedOIB>
  <DomainObject.Predmet.ProtuStrankaListFormatedWithAdress>
    <izvorni_sadrzaj>
      <item>ŽMIRE-DIZALA, d.o.o. za montažu, rekonstrukciju i servis dizala, Bana Jelačića 27., 21220 Slatine</item>
    </izvorni_sadrzaj>
    <derivirana_varijabla naziv="DomainObject.Predmet.ProtuStrankaListFormatedWithAdress_1">
      <item>ŽMIRE-DIZALA, d.o.o. za montažu, rekonstrukciju i servis dizala, Bana Jelačića 27., 21220 Slatine</item>
    </derivirana_varijabla>
  </DomainObject.Predmet.ProtuStrankaListFormatedWithAdress>
  <DomainObject.Predmet.ProtuStrankaListFormatedWithAdressOIB>
    <izvorni_sadrzaj>
      <item>ŽMIRE-DIZALA, d.o.o. za montažu, rekonstrukciju i servis dizala, OIB 78446655848, Bana Jelačića 27., 21220 Slatine</item>
    </izvorni_sadrzaj>
    <derivirana_varijabla naziv="DomainObject.Predmet.ProtuStrankaListFormatedWithAdressOIB_1">
      <item>ŽMIRE-DIZALA, d.o.o. za montažu, rekonstrukciju i servis dizala, OIB 78446655848, Bana Jelačića 27., 21220 Slatine</item>
    </derivirana_varijabla>
  </DomainObject.Predmet.ProtuStrankaListFormatedWithAdressOIB>
  <DomainObject.Predmet.ProtuStrankaListNazivFormated>
    <izvorni_sadrzaj>
      <item>ŽMIRE-DIZALA, d.o.o. za montažu, rekonstrukciju i servis dizala</item>
    </izvorni_sadrzaj>
    <derivirana_varijabla naziv="DomainObject.Predmet.ProtuStrankaListNazivFormated_1">
      <item>ŽMIRE-DIZALA, d.o.o. za montažu, rekonstrukciju i servis dizala</item>
    </derivirana_varijabla>
  </DomainObject.Predmet.ProtuStrankaListNazivFormated>
  <DomainObject.Predmet.ProtuStrankaListNazivFormatedOIB>
    <izvorni_sadrzaj>
      <item>ŽMIRE-DIZALA, d.o.o. za montažu, rekonstrukciju i servis dizala, OIB 78446655848</item>
    </izvorni_sadrzaj>
    <derivirana_varijabla naziv="DomainObject.Predmet.ProtuStrankaListNazivFormatedOIB_1">
      <item>ŽMIRE-DIZALA, d.o.o. za montažu, rekonstrukciju i servis dizala, OIB 78446655848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ŽMIRE-DIZALA, d.o.o. za montažu, rekonstrukciju i servis dizala</izvorni_sadrzaj>
    <derivirana_varijabla naziv="DomainObject.Predmet.ProtustrankaIDrugi_1">ŽMIRE-DIZALA, d.o.o. za montažu, rekonstrukciju i servis dizala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ŽMIRE-DIZALA, d.o.o. za montažu, rekonstrukciju i servis dizala, OIB 78446655848, Bana Jelačića 27., 21220 Slatine</izvorni_sadrzaj>
    <derivirana_varijabla naziv="DomainObject.Predmet.ProtustrankaIDrugiAdressOIB_1">ŽMIRE-DIZALA, d.o.o. za montažu, rekonstrukciju i servis dizala, OIB 78446655848, Bana Jelačića 27.,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ŽMIRE-DIZALA, d.o.o. za montažu, rekonstrukciju i servis dizala</item>
      <item>FINANCIJSKA AGENCIJA, RC SPLIT</item>
    </izvorni_sadrzaj>
    <derivirana_varijabla naziv="DomainObject.Predmet.SudioniciListNaziv_1">
      <item>ŽMIRE-DIZALA, d.o.o. za montažu, rekonstrukciju i servis dizala</item>
      <item>FINANCIJSKA AGENCIJA, RC SPLIT</item>
    </derivirana_varijabla>
  </DomainObject.Predmet.SudioniciListNaziv>
  <DomainObject.Predmet.SudioniciListAdressOIB>
    <izvorni_sadrzaj>
      <item>ŽMIRE-DIZALA, d.o.o. za montažu, rekonstrukciju i servis dizala, OIB 78446655848, Bana Jelačića 27.,21220 Slatine</item>
      <item>FINANCIJSKA AGENCIJA, RC SPLIT, OIB 85821130368, Mažuranićevo šetalište 24 b,21000 Split</item>
    </izvorni_sadrzaj>
    <derivirana_varijabla naziv="DomainObject.Predmet.SudioniciListAdressOIB_1">
      <item>ŽMIRE-DIZALA, d.o.o. za montažu, rekonstrukciju i servis dizala, OIB 78446655848, Bana Jelačića 27.,21220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78446655848</item>
      <item>, OIB 85821130368</item>
    </izvorni_sadrzaj>
    <derivirana_varijabla naziv="DomainObject.Predmet.SudioniciListNazivOIB_1">
      <item>, OIB 78446655848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E4FD3-E342-407C-9577-6925A34C6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4027</properties:Characters>
  <properties:Lines>97</properties:Lines>
  <properties:Paragraphs>28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2018-11-15T10:54:00Z</cp:lastPrinted>
  <dcterms:modified xmlns:xsi="http://www.w3.org/2001/XMLSchema-instance" xsi:type="dcterms:W3CDTF">2018-11-15T10:54:00Z</dcterms:modified>
  <cp:revision>407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