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4213" w14:paraId="9394213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F45E4">
        <w:rPr>
          <w:b/>
          <w:sz w:val="22"/>
          <w:szCs w:val="22"/>
        </w:rPr>
        <w:t>3</w:t>
      </w:r>
      <w:r w:rsidR="00BF0B04">
        <w:rPr>
          <w:b/>
          <w:sz w:val="22"/>
          <w:szCs w:val="22"/>
        </w:rPr>
        <w:t>72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BF0B04">
        <w:rPr>
          <w:sz w:val="22"/>
          <w:szCs w:val="22"/>
        </w:rPr>
        <w:t>BRILLANTINA TOURS j.</w:t>
      </w:r>
      <w:r w:rsidR="00F53620">
        <w:rPr>
          <w:sz w:val="22"/>
          <w:szCs w:val="22"/>
        </w:rPr>
        <w:t xml:space="preserve">d.o.o., za </w:t>
      </w:r>
      <w:r w:rsidR="00E649B7">
        <w:rPr>
          <w:sz w:val="22"/>
          <w:szCs w:val="22"/>
        </w:rPr>
        <w:t xml:space="preserve">usluge i turizam, turistička agencija, </w:t>
      </w:r>
      <w:r w:rsidR="00087D80">
        <w:rPr>
          <w:sz w:val="22"/>
          <w:szCs w:val="22"/>
        </w:rPr>
        <w:t xml:space="preserve">Orebić, Augustina Tina Ujevića 7, </w:t>
      </w:r>
      <w:r w:rsidR="00B65A2B">
        <w:rPr>
          <w:sz w:val="22"/>
          <w:szCs w:val="22"/>
        </w:rPr>
        <w:t>MBS: 0</w:t>
      </w:r>
      <w:r w:rsidR="00087D80">
        <w:rPr>
          <w:sz w:val="22"/>
          <w:szCs w:val="22"/>
        </w:rPr>
        <w:t>60367218</w:t>
      </w:r>
      <w:r w:rsidR="00B65A2B">
        <w:rPr>
          <w:sz w:val="22"/>
          <w:szCs w:val="22"/>
        </w:rPr>
        <w:t xml:space="preserve">, OIB: </w:t>
      </w:r>
      <w:r w:rsidR="00087D80">
        <w:rPr>
          <w:sz w:val="22"/>
          <w:szCs w:val="22"/>
        </w:rPr>
        <w:t>61057696276</w:t>
      </w:r>
      <w:r w:rsidR="00B65A2B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F53620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F53620">
        <w:rPr>
          <w:sz w:val="22"/>
          <w:szCs w:val="22"/>
        </w:rPr>
        <w:t>siječnja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087D80" w:rsidRPr="00087D80">
        <w:rPr>
          <w:sz w:val="22"/>
          <w:szCs w:val="22"/>
        </w:rPr>
        <w:t>BRILLANTINA TOURS j.d.o.o., za usluge i turizam, turistička agencija, Orebić, Augustina Tina Ujevića 7, MBS: 060367218, OIB: 61057696276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1</w:t>
      </w:r>
      <w:r w:rsidR="00266434">
        <w:rPr>
          <w:sz w:val="22"/>
          <w:szCs w:val="22"/>
        </w:rPr>
        <w:t>9</w:t>
      </w:r>
      <w:r w:rsidR="00EA5E16">
        <w:rPr>
          <w:sz w:val="22"/>
          <w:szCs w:val="22"/>
        </w:rPr>
        <w:t xml:space="preserve">. </w:t>
      </w:r>
      <w:r w:rsidR="004C3D5D">
        <w:rPr>
          <w:sz w:val="22"/>
          <w:szCs w:val="22"/>
        </w:rPr>
        <w:t>prosinca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74B76">
        <w:rPr>
          <w:sz w:val="22"/>
          <w:szCs w:val="22"/>
        </w:rPr>
        <w:t>5.408,31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93101B">
        <w:rPr>
          <w:sz w:val="22"/>
          <w:szCs w:val="22"/>
        </w:rPr>
        <w:t xml:space="preserve">siječnja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53565"/>
    <w:rsid w:val="00656F92"/>
    <w:rsid w:val="00657A1E"/>
    <w:rsid w:val="00674B76"/>
    <w:rsid w:val="006D564E"/>
    <w:rsid w:val="006E7A51"/>
    <w:rsid w:val="006F45E4"/>
    <w:rsid w:val="0071542D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3101B"/>
    <w:rsid w:val="009C3D57"/>
    <w:rsid w:val="00A07821"/>
    <w:rsid w:val="00A1036C"/>
    <w:rsid w:val="00AC2D16"/>
    <w:rsid w:val="00AC519C"/>
    <w:rsid w:val="00AF4430"/>
    <w:rsid w:val="00B22F43"/>
    <w:rsid w:val="00B65A2B"/>
    <w:rsid w:val="00BE2D29"/>
    <w:rsid w:val="00BF0B04"/>
    <w:rsid w:val="00C81437"/>
    <w:rsid w:val="00CA31AD"/>
    <w:rsid w:val="00D21FAF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F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F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F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F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F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F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F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F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St-372/2019</izvorni_sadrzaj>
    <derivirana_varijabla naziv="DomainObject.Predmet.OznakaBroj_1">St-372/2019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BRILLANTINA TOURS  j.d.o.o. za usluge i turizam, turistička agencija</izvorni_sadrzaj>
    <derivirana_varijabla naziv="DomainObject.Predmet.ProtustrankaFormated_1">  BRILLANTINA TOURS  j.d.o.o. za usluge i turizam, turistička agencija</derivirana_varijabla>
  </DomainObject.Predmet.ProtustrankaFormated>
  <DomainObject.Predmet.ProtustrankaFormatedOIB>
    <izvorni_sadrzaj>  BRILLANTINA TOURS  j.d.o.o. za usluge i turizam, turistička agencija, OIB 61057696276</izvorni_sadrzaj>
    <derivirana_varijabla naziv="DomainObject.Predmet.ProtustrankaFormatedOIB_1">  BRILLANTINA TOURS  j.d.o.o. za usluge i turizam, turistička agencija, OIB 61057696276</derivirana_varijabla>
  </DomainObject.Predmet.ProtustrankaFormatedOIB>
  <DomainObject.Predmet.ProtustrankaFormatedWithAdress>
    <izvorni_sadrzaj> BRILLANTINA TOURS  j.d.o.o. za usluge i turizam, turistička agencija, Augustina Tina Ujevića 7, 20250 Orebić</izvorni_sadrzaj>
    <derivirana_varijabla naziv="DomainObject.Predmet.ProtustrankaFormatedWithAdress_1"> BRILLANTINA TOURS  j.d.o.o. za usluge i turizam, turistička agencija, Augustina Tina Ujevića 7, 20250 Orebić</derivirana_varijabla>
  </DomainObject.Predmet.ProtustrankaFormatedWithAdress>
  <DomainObject.Predmet.ProtustrankaFormatedWithAdressOIB>
    <izvorni_sadrzaj> BRILLANTINA TOURS  j.d.o.o. za usluge i turizam, turistička agencija, OIB 61057696276, Augustina Tina Ujevića 7, 20250 Orebić</izvorni_sadrzaj>
    <derivirana_varijabla naziv="DomainObject.Predmet.ProtustrankaFormatedWithAdressOIB_1"> BRILLANTINA TOURS  j.d.o.o. za usluge i turizam, turistička agencija, OIB 61057696276, Augustina Tina Ujevića 7, 20250 Orebić</derivirana_varijabla>
  </DomainObject.Predmet.ProtustrankaFormatedWithAdressOIB>
  <DomainObject.Predmet.ProtustrankaWithAdress>
    <izvorni_sadrzaj>BRILLANTINA TOURS  j.d.o.o. za usluge i turizam, turistička agencija Augustina Tina Ujevića 7, 20250 Orebić</izvorni_sadrzaj>
    <derivirana_varijabla naziv="DomainObject.Predmet.ProtustrankaWithAdress_1">BRILLANTINA TOURS  j.d.o.o. za usluge i turizam, turistička agencija Augustina Tina Ujevića 7, 20250 Orebić</derivirana_varijabla>
  </DomainObject.Predmet.ProtustrankaWithAdress>
  <DomainObject.Predmet.ProtustrankaWithAdressOIB>
    <izvorni_sadrzaj>BRILLANTINA TOURS  j.d.o.o. za usluge i turizam, turistička agencija, OIB 61057696276, Augustina Tina Ujevića 7, 20250 Orebić</izvorni_sadrzaj>
    <derivirana_varijabla naziv="DomainObject.Predmet.ProtustrankaWithAdressOIB_1">BRILLANTINA TOURS  j.d.o.o. za usluge i turizam, turistička agencija, OIB 61057696276, Augustina Tina Ujevića 7, 20250 Orebić</derivirana_varijabla>
  </DomainObject.Predmet.ProtustrankaWithAdressOIB>
  <DomainObject.Predmet.ProtustrankaNazivFormated>
    <izvorni_sadrzaj>BRILLANTINA TOURS  j.d.o.o. za usluge i turizam, turistička agencija</izvorni_sadrzaj>
    <derivirana_varijabla naziv="DomainObject.Predmet.ProtustrankaNazivFormated_1">BRILLANTINA TOURS  j.d.o.o. za usluge i turizam, turistička agencija</derivirana_varijabla>
  </DomainObject.Predmet.ProtustrankaNazivFormated>
  <DomainObject.Predmet.ProtustrankaNazivFormatedOIB>
    <izvorni_sadrzaj>BRILLANTINA TOURS  j.d.o.o. za usluge i turizam, turistička agencija, OIB 61057696276</izvorni_sadrzaj>
    <derivirana_varijabla naziv="DomainObject.Predmet.ProtustrankaNazivFormatedOIB_1">BRILLANTINA TOURS  j.d.o.o. za usluge i turizam, turistička agencija, OIB 61057696276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5408.31</izvorni_sadrzaj>
    <derivirana_varijabla naziv="DomainObject.Predmet.TrenutnaVrijednost_1">5408.31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BRILLANTINA TOURS  j.d.o.o. za usluge i turizam, turistička agencija</item>
    </izvorni_sadrzaj>
    <derivirana_varijabla naziv="DomainObject.Predmet.ProtuStrankaListFormated_1">
      <item>BRILLANTINA TOURS  j.d.o.o. za usluge i turizam, turistička agencija</item>
    </derivirana_varijabla>
  </DomainObject.Predmet.ProtuStrankaListFormated>
  <DomainObject.Predmet.ProtuStrankaListFormatedOIB>
    <izvorni_sadrzaj>
      <item>BRILLANTINA TOURS  j.d.o.o. za usluge i turizam, turistička agencija, OIB 61057696276</item>
    </izvorni_sadrzaj>
    <derivirana_varijabla naziv="DomainObject.Predmet.ProtuStrankaListFormatedOIB_1">
      <item>BRILLANTINA TOURS  j.d.o.o. za usluge i turizam, turistička agencija, OIB 61057696276</item>
    </derivirana_varijabla>
  </DomainObject.Predmet.ProtuStrankaListFormatedOIB>
  <DomainObject.Predmet.ProtuStrankaListFormatedWithAdress>
    <izvorni_sadrzaj>
      <item>BRILLANTINA TOURS  j.d.o.o. za usluge i turizam, turistička agencija, Augustina Tina Ujevića 7, 20250 Orebić</item>
    </izvorni_sadrzaj>
    <derivirana_varijabla naziv="DomainObject.Predmet.ProtuStrankaListFormatedWithAdress_1">
      <item>BRILLANTINA TOURS  j.d.o.o. za usluge i turizam, turistička agencija, Augustina Tina Ujevića 7, 20250 Orebić</item>
    </derivirana_varijabla>
  </DomainObject.Predmet.ProtuStrankaListFormatedWithAdress>
  <DomainObject.Predmet.ProtuStrankaListFormatedWithAdressOIB>
    <izvorni_sadrzaj>
      <item>BRILLANTINA TOURS  j.d.o.o. za usluge i turizam, turistička agencija, OIB 61057696276, Augustina Tina Ujevića 7, 20250 Orebić</item>
    </izvorni_sadrzaj>
    <derivirana_varijabla naziv="DomainObject.Predmet.ProtuStrankaListFormatedWithAdressOIB_1">
      <item>BRILLANTINA TOURS  j.d.o.o. za usluge i turizam, turistička agencija, OIB 61057696276, Augustina Tina Ujevića 7, 20250 Orebić</item>
    </derivirana_varijabla>
  </DomainObject.Predmet.ProtuStrankaListFormatedWithAdressOIB>
  <DomainObject.Predmet.ProtuStrankaListNazivFormated>
    <izvorni_sadrzaj>
      <item>BRILLANTINA TOURS  j.d.o.o. za usluge i turizam, turistička agencija</item>
    </izvorni_sadrzaj>
    <derivirana_varijabla naziv="DomainObject.Predmet.ProtuStrankaListNazivFormated_1">
      <item>BRILLANTINA TOURS  j.d.o.o. za usluge i turizam, turistička agencija</item>
    </derivirana_varijabla>
  </DomainObject.Predmet.ProtuStrankaListNazivFormated>
  <DomainObject.Predmet.ProtuStrankaListNazivFormatedOIB>
    <izvorni_sadrzaj>
      <item>BRILLANTINA TOURS  j.d.o.o. za usluge i turizam, turistička agencija, OIB 61057696276</item>
    </izvorni_sadrzaj>
    <derivirana_varijabla naziv="DomainObject.Predmet.ProtuStrankaListNazivFormatedOIB_1">
      <item>BRILLANTINA TOURS  j.d.o.o. za usluge i turizam, turistička agencija, OIB 61057696276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BRILLANTINA TOURS  j.d.o.o. za usluge i turizam, turistička agencija</izvorni_sadrzaj>
    <derivirana_varijabla naziv="DomainObject.Predmet.ProtustrankaIDrugi_1">BRILLANTINA TOURS  j.d.o.o. za usluge i turizam,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BRILLANTINA TOURS  j.d.o.o. za usluge i turizam, turistička agencija, OIB 61057696276, Augustina Tina Ujevića 7, 20250 Orebić</izvorni_sadrzaj>
    <derivirana_varijabla naziv="DomainObject.Predmet.ProtustrankaIDrugiAdressOIB_1">BRILLANTINA TOURS  j.d.o.o. za usluge i turizam, turistička agencija, OIB 61057696276, Augustina Tina Ujevića 7,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BRILLANTINA TOURS  j.d.o.o. za usluge i turizam, turistička agencija</item>
      <item>FINA, RC Split, Podružnica Dubrovnik</item>
    </izvorni_sadrzaj>
    <derivirana_varijabla naziv="DomainObject.Predmet.SudioniciListNaziv_1">
      <item>BRILLANTINA TOURS  j.d.o.o. za usluge i turizam, turistička agencija</item>
      <item>FINA, RC Split, Podružnica Dubrovnik</item>
    </derivirana_varijabla>
  </DomainObject.Predmet.SudioniciListNaziv>
  <DomainObject.Predmet.SudioniciListAdressOIB>
    <izvorni_sadrzaj>
      <item>BRILLANTINA TOURS  j.d.o.o. za usluge i turizam, turistička agencija, OIB 61057696276, Augustina Tina Ujevića 7,20250 Orebić</item>
      <item>FINA, RC Split, Podružnica Dubrovnik, OIB 85821130368, Vukovarska 2,20000 Dubrovnik</item>
    </izvorni_sadrzaj>
    <derivirana_varijabla naziv="DomainObject.Predmet.SudioniciListAdressOIB_1">
      <item>BRILLANTINA TOURS  j.d.o.o. za usluge i turizam, turistička agencija, OIB 61057696276, Augustina Tina Ujevića 7,20250 Orebić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61057696276</item>
      <item>, OIB 85821130368</item>
    </izvorni_sadrzaj>
    <derivirana_varijabla naziv="DomainObject.Predmet.SudioniciListNazivOIB_1">
      <item>, OIB 61057696276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2019-01-18T13:41:00Z</dcterms:created>
  <dc:creator>Mirjana Mihović</dc:creator>
  <cp:lastModifiedBy>Srđan Gavranić</cp:lastModifiedBy>
  <cp:lastPrinted>2019-01-18T13:09:00Z</cp:lastPrinted>
  <dcterms:modified xmlns:xsi="http://www.w3.org/2001/XMLSchema-instance" xsi:type="dcterms:W3CDTF">2019-01-18T14:04:00Z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