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5c4ae" w14:paraId="655c4ae" w:rsidRDefault="00EA0394" w:rsidP="00EA0394" w:rsidR="00EA0394" w:rsidRPr="003249A5">
      <w:pPr>
        <w15:collapsed w:val="false"/>
      </w:pPr>
      <w:bookmarkStart w:name="_GoBack" w:id="0"/>
      <w:bookmarkEnd w:id="0"/>
    </w:p>
    <w:p w:rsidRDefault="00B542DD" w:rsidP="00EA0394" w:rsidR="00EA0394" w:rsidRPr="003249A5">
      <w:r w:rsidRPr="003249A5">
        <w:rPr>
          <w:noProof/>
        </w:rPr>
        <w:drawing>
          <wp:inline distR="0" distL="0" distB="0" distT="0">
            <wp:extent cy="962516" cx="723900"/>
            <wp:effectExtent b="9525" r="0" t="0" l="0"/>
            <wp:docPr descr="Opis: 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670" cx="7262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0394" w:rsidP="00EA0394" w:rsidR="00EA0394" w:rsidRPr="003249A5"/>
    <w:p w:rsidRDefault="00EA0394" w:rsidP="00EA0394" w:rsidR="00EA0394" w:rsidRPr="003249A5">
      <w:r w:rsidRPr="003249A5">
        <w:t>REPUBLIKA HRVATSKA</w:t>
      </w:r>
      <w:r w:rsidR="003249A5" w:rsidRPr="003249A5">
        <w:t xml:space="preserve"> </w:t>
      </w:r>
      <w:r w:rsidR="003249A5" w:rsidRPr="003249A5">
        <w:tab/>
      </w:r>
      <w:r w:rsidR="003249A5" w:rsidRPr="003249A5">
        <w:tab/>
      </w:r>
      <w:r w:rsidR="003249A5" w:rsidRPr="003249A5">
        <w:tab/>
      </w:r>
      <w:r w:rsidR="003249A5" w:rsidRPr="003249A5">
        <w:tab/>
      </w:r>
      <w:r w:rsidR="003249A5" w:rsidRPr="003249A5">
        <w:tab/>
      </w:r>
      <w:r w:rsidR="003249A5" w:rsidRPr="003249A5">
        <w:tab/>
        <w:t>BROJ: 2/St-</w:t>
      </w:r>
      <w:r w:rsidR="00224A0F">
        <w:t>514</w:t>
      </w:r>
      <w:r w:rsidR="003249A5" w:rsidRPr="003249A5">
        <w:t>/</w:t>
      </w:r>
      <w:r w:rsidR="00224A0F">
        <w:t>2017</w:t>
      </w:r>
      <w:r w:rsidR="003249A5" w:rsidRPr="003249A5">
        <w:t>-</w:t>
      </w:r>
      <w:r w:rsidR="00224A0F">
        <w:t>7</w:t>
      </w:r>
    </w:p>
    <w:p w:rsidRDefault="00EA0394" w:rsidP="00EA0394" w:rsidR="00EA0394" w:rsidRPr="003249A5">
      <w:r w:rsidRPr="003249A5">
        <w:t>TRGOVAČKI SUD U OSIJEKU</w:t>
      </w:r>
    </w:p>
    <w:p w:rsidRDefault="00EA0394" w:rsidP="00B542DD" w:rsidR="003249A5" w:rsidRPr="003249A5">
      <w:r w:rsidRPr="003249A5">
        <w:t>STALNA SLUŽBA</w:t>
      </w:r>
      <w:r w:rsidR="00B542DD" w:rsidRPr="003249A5">
        <w:t xml:space="preserve"> </w:t>
      </w:r>
    </w:p>
    <w:p w:rsidRDefault="00B542DD" w:rsidP="00B542DD" w:rsidR="00EA0394" w:rsidRPr="003249A5">
      <w:r w:rsidRPr="003249A5">
        <w:t>U SLAVONSKOM BRODU</w:t>
      </w:r>
    </w:p>
    <w:p w:rsidRDefault="00EA0394" w:rsidP="00EA0394" w:rsidR="00EA0394" w:rsidRPr="003249A5">
      <w:r w:rsidRPr="003249A5">
        <w:t>Trg pobjede 13</w:t>
      </w:r>
    </w:p>
    <w:p w:rsidRDefault="00EA0394" w:rsidP="00EA0394" w:rsidR="00EA0394" w:rsidRPr="003249A5">
      <w:r w:rsidRPr="003249A5">
        <w:t xml:space="preserve">35000 SLAVONSKI BROD                          </w:t>
      </w:r>
      <w:r w:rsidR="00AF2667" w:rsidRPr="003249A5">
        <w:t xml:space="preserve">                     </w:t>
      </w:r>
    </w:p>
    <w:p w:rsidRDefault="00EA0394" w:rsidP="00EA0394" w:rsidR="00EA0394"/>
    <w:p w:rsidRDefault="003249A5" w:rsidP="00EA0394" w:rsidR="003249A5" w:rsidRPr="003249A5"/>
    <w:p w:rsidRDefault="003249A5" w:rsidP="003249A5" w:rsidR="003249A5" w:rsidRPr="003249A5">
      <w:pPr>
        <w:jc w:val="center"/>
      </w:pPr>
      <w:r w:rsidRPr="003249A5">
        <w:t>U  I M E  R E P U B L I K E  H R V A T S K E !</w:t>
      </w:r>
    </w:p>
    <w:p w:rsidRDefault="003249A5" w:rsidP="003249A5" w:rsidR="003249A5" w:rsidRPr="003249A5">
      <w:pPr>
        <w:jc w:val="center"/>
      </w:pPr>
    </w:p>
    <w:p w:rsidRDefault="00EA0394" w:rsidP="00EA0394" w:rsidR="00EA0394" w:rsidRPr="003249A5">
      <w:r w:rsidRPr="003249A5">
        <w:t xml:space="preserve">                                                            R  J  E  Š  E  N  J  E                                          </w:t>
      </w:r>
    </w:p>
    <w:p w:rsidRDefault="00EA0394" w:rsidP="00EA0394" w:rsidR="00EA0394" w:rsidRPr="003249A5"/>
    <w:p w:rsidRDefault="003249A5" w:rsidP="00EA0394" w:rsidR="003249A5" w:rsidRPr="003249A5"/>
    <w:p w:rsidRDefault="00AF2667" w:rsidP="0018307F" w:rsidR="00EA0394">
      <w:pPr>
        <w:pStyle w:val="Bezproreda"/>
        <w:jc w:val="both"/>
      </w:pPr>
      <w:r w:rsidRPr="003249A5">
        <w:tab/>
      </w:r>
      <w:r w:rsidR="00EA0394" w:rsidRPr="003249A5">
        <w:t>TRGOVAČKI SUD U OSIJEKU, S</w:t>
      </w:r>
      <w:r w:rsidRPr="003249A5">
        <w:t>TALNA SLUŽBA U SLAVONSKOM BRODU,</w:t>
      </w:r>
      <w:r w:rsidR="0018307F" w:rsidRPr="003249A5">
        <w:t xml:space="preserve"> po sucu Davorinu Pavičić, povodom zahtjeva Financijske </w:t>
      </w:r>
      <w:r w:rsidRPr="003249A5">
        <w:t>agencije nad dužnikom</w:t>
      </w:r>
      <w:r w:rsidR="00EA0394" w:rsidRPr="003249A5">
        <w:t xml:space="preserve"> </w:t>
      </w:r>
      <w:r w:rsidR="00224A0F">
        <w:t>LUMINA d.o.o.</w:t>
      </w:r>
      <w:r w:rsidR="0018307F" w:rsidRPr="003249A5">
        <w:t xml:space="preserve">, OIB: </w:t>
      </w:r>
      <w:r w:rsidR="00224A0F">
        <w:t>97543455542</w:t>
      </w:r>
      <w:r w:rsidR="0018307F" w:rsidRPr="003249A5">
        <w:t xml:space="preserve"> sa sjedištem u </w:t>
      </w:r>
      <w:r w:rsidR="00224A0F">
        <w:t>Vukovarska 4/6, Lipik</w:t>
      </w:r>
      <w:r w:rsidR="0018307F" w:rsidRPr="003249A5">
        <w:t xml:space="preserve">, </w:t>
      </w:r>
      <w:r w:rsidR="00EA0394" w:rsidRPr="003249A5">
        <w:t xml:space="preserve">dana </w:t>
      </w:r>
      <w:r w:rsidR="0018307F" w:rsidRPr="003249A5">
        <w:t>19</w:t>
      </w:r>
      <w:r w:rsidR="00EA0394" w:rsidRPr="003249A5">
        <w:t xml:space="preserve">. </w:t>
      </w:r>
      <w:r w:rsidRPr="003249A5">
        <w:t>rujna 2017.</w:t>
      </w:r>
      <w:r w:rsidR="000F19D6" w:rsidRPr="003249A5">
        <w:t xml:space="preserve"> </w:t>
      </w:r>
    </w:p>
    <w:p w:rsidRDefault="003249A5" w:rsidP="0018307F" w:rsidR="003249A5" w:rsidRPr="003249A5">
      <w:pPr>
        <w:pStyle w:val="Bezproreda"/>
        <w:jc w:val="both"/>
      </w:pPr>
    </w:p>
    <w:p w:rsidRDefault="000F19D6" w:rsidP="0018307F" w:rsidR="000F19D6" w:rsidRPr="003249A5">
      <w:pPr>
        <w:pStyle w:val="Bezproreda"/>
        <w:jc w:val="both"/>
      </w:pPr>
    </w:p>
    <w:p w:rsidRDefault="00EA0394" w:rsidP="00EA0394" w:rsidR="00EA0394" w:rsidRPr="003249A5">
      <w:r w:rsidRPr="003249A5">
        <w:t xml:space="preserve">                                                              R i j e š i o   j e</w:t>
      </w:r>
    </w:p>
    <w:p w:rsidRDefault="00EA0394" w:rsidP="00EA0394" w:rsidR="00EA0394"/>
    <w:p w:rsidRDefault="003249A5" w:rsidP="00EA0394" w:rsidR="003249A5" w:rsidRPr="003249A5"/>
    <w:p w:rsidRDefault="0018307F" w:rsidP="003249A5" w:rsidR="00EA0394" w:rsidRPr="003249A5">
      <w:pPr>
        <w:ind w:firstLine="708"/>
        <w:jc w:val="both"/>
      </w:pPr>
      <w:r w:rsidRPr="003249A5">
        <w:t xml:space="preserve">Obustavlja se postupak u gornjem predmetu protiv dužnika </w:t>
      </w:r>
      <w:r w:rsidR="00224A0F" w:rsidRPr="00224A0F">
        <w:t>LUMINA d.o.o., OIB: 97543455542 sa sjedištem u Vukovarska 4/6, Lipik</w:t>
      </w:r>
      <w:r w:rsidRPr="003249A5">
        <w:t>.</w:t>
      </w:r>
      <w:r w:rsidR="00224A0F">
        <w:t xml:space="preserve"> </w:t>
      </w:r>
    </w:p>
    <w:p w:rsidRDefault="0018307F" w:rsidP="003249A5" w:rsidR="003249A5" w:rsidRPr="003249A5">
      <w:pPr>
        <w:ind w:firstLine="708"/>
        <w:jc w:val="both"/>
      </w:pPr>
      <w:r w:rsidRPr="003249A5">
        <w:t xml:space="preserve">Nalaže se </w:t>
      </w:r>
      <w:r w:rsidR="00224A0F">
        <w:t>LUMINA</w:t>
      </w:r>
      <w:r w:rsidRPr="003249A5">
        <w:t xml:space="preserve"> d.o.o. da plati FINI RC Osijek, Podružnica Osijek, L. Jagera 3  iznos od 175,00 kn na ime troškova podnošenja prijedloga za otvaranje stečajnog postupka, koji će iznos FINA naplatiti iz predujma za</w:t>
      </w:r>
      <w:r w:rsidR="003249A5" w:rsidRPr="003249A5">
        <w:t xml:space="preserve"> namirenje troškova stečajnog postupka, a preostali iznos do zaplijenjenih </w:t>
      </w:r>
      <w:r w:rsidR="00224A0F">
        <w:t>2</w:t>
      </w:r>
      <w:r w:rsidR="003249A5" w:rsidRPr="003249A5">
        <w:t>.</w:t>
      </w:r>
      <w:r w:rsidR="00224A0F">
        <w:t>325</w:t>
      </w:r>
      <w:r w:rsidR="003249A5" w:rsidRPr="003249A5">
        <w:t xml:space="preserve">,00 kn vratiti dužniku.  </w:t>
      </w:r>
    </w:p>
    <w:p w:rsidRDefault="003249A5" w:rsidP="00EC6980" w:rsidR="003249A5">
      <w:pPr>
        <w:ind w:firstLine="708"/>
      </w:pPr>
    </w:p>
    <w:p w:rsidRDefault="003249A5" w:rsidP="00EC6980" w:rsidR="003249A5" w:rsidRPr="003249A5">
      <w:pPr>
        <w:ind w:firstLine="708"/>
      </w:pPr>
    </w:p>
    <w:p w:rsidRDefault="00EA0394" w:rsidP="00EC6980" w:rsidR="00EA0394" w:rsidRPr="003249A5">
      <w:pPr>
        <w:ind w:firstLine="708"/>
      </w:pPr>
      <w:r w:rsidRPr="003249A5">
        <w:t xml:space="preserve">                                                    O b r a z l o ž e n j e</w:t>
      </w:r>
    </w:p>
    <w:p w:rsidRDefault="00EA0394" w:rsidP="00EA0394" w:rsidR="00EA0394">
      <w:pPr>
        <w:ind w:firstLine="708"/>
      </w:pPr>
    </w:p>
    <w:p w:rsidRDefault="003249A5" w:rsidP="00EA0394" w:rsidR="003249A5" w:rsidRPr="003249A5">
      <w:pPr>
        <w:ind w:firstLine="708"/>
      </w:pPr>
    </w:p>
    <w:p w:rsidRDefault="0018307F" w:rsidP="00D10204" w:rsidR="00224A0F">
      <w:pPr>
        <w:ind w:firstLine="708"/>
        <w:jc w:val="both"/>
      </w:pPr>
      <w:r w:rsidRPr="003249A5">
        <w:t>Financijska agencija RC Osijek, Podružnica Osijek, L. Jagera 3 podnijela je prijedlog za otvaranje stečajnog postupka</w:t>
      </w:r>
      <w:r w:rsidR="003249A5" w:rsidRPr="003249A5">
        <w:t xml:space="preserve">. U tijeku postupka do donošenja rješenja o otvaranju stečajnog postupka, na temelju pribavljene potvrde o blokadi računa i novčanih sredstava ovršenika utvrđeno da je isti bio u blokadi </w:t>
      </w:r>
      <w:r w:rsidR="00224A0F">
        <w:t>120</w:t>
      </w:r>
      <w:r w:rsidR="003249A5" w:rsidRPr="003249A5">
        <w:t xml:space="preserve"> dana </w:t>
      </w:r>
      <w:r w:rsidR="00224A0F">
        <w:t>neprekidno na dan podnošenja prijedloga za otvaranje stečajnog postupka 11. travnja 2017.</w:t>
      </w:r>
      <w:r w:rsidR="003249A5" w:rsidRPr="003249A5">
        <w:t xml:space="preserve">, a da na dan izdavanja potvrde </w:t>
      </w:r>
      <w:r w:rsidR="00224A0F">
        <w:t>31</w:t>
      </w:r>
      <w:r w:rsidR="003249A5" w:rsidRPr="003249A5">
        <w:t xml:space="preserve">. </w:t>
      </w:r>
      <w:r w:rsidR="00224A0F">
        <w:t>srpnja</w:t>
      </w:r>
      <w:r w:rsidR="003249A5" w:rsidRPr="003249A5">
        <w:t xml:space="preserve"> 2017. </w:t>
      </w:r>
      <w:r w:rsidR="00224A0F">
        <w:t xml:space="preserve">o blokadi računa i novčanih sredstava proizlazi da na dan izdavanja potvrde na računima nema nepodmirenih obveza, a da je ista bila u nepokrenutoj blokadi od 151 dan u prethodnih šest mjeseci. </w:t>
      </w:r>
    </w:p>
    <w:p w:rsidRDefault="00224A0F" w:rsidP="00D10204" w:rsidR="00224A0F">
      <w:pPr>
        <w:ind w:firstLine="708"/>
        <w:jc w:val="both"/>
      </w:pPr>
    </w:p>
    <w:p w:rsidRDefault="003249A5" w:rsidP="00224A0F" w:rsidR="003249A5">
      <w:pPr>
        <w:jc w:val="both"/>
      </w:pPr>
    </w:p>
    <w:p w:rsidRDefault="003249A5" w:rsidP="00D10204" w:rsidR="003249A5" w:rsidRPr="003249A5">
      <w:pPr>
        <w:ind w:firstLine="708"/>
        <w:jc w:val="both"/>
      </w:pPr>
    </w:p>
    <w:p w:rsidRDefault="003249A5" w:rsidP="00D10204" w:rsidR="003249A5" w:rsidRPr="003249A5">
      <w:pPr>
        <w:ind w:firstLine="708"/>
        <w:jc w:val="both"/>
      </w:pPr>
      <w:r w:rsidRPr="003249A5">
        <w:lastRenderedPageBreak/>
        <w:t xml:space="preserve">Kako je utvrđeno da je dužnik do završetka prethodnog postupka postao sposoban za plaćanje sud je postupak obustavio, a troškove provedenog postupka u tom slučaju dužan je naknaditi dužnik, sukladno čl. 128. st. 9. SZ-a. </w:t>
      </w:r>
    </w:p>
    <w:p w:rsidRDefault="003249A5" w:rsidP="00D10204" w:rsidR="003249A5" w:rsidRPr="003249A5">
      <w:pPr>
        <w:ind w:firstLine="708"/>
        <w:jc w:val="both"/>
      </w:pPr>
    </w:p>
    <w:p w:rsidRDefault="0010377C" w:rsidP="003249A5" w:rsidR="0010377C" w:rsidRPr="003249A5">
      <w:pPr>
        <w:jc w:val="both"/>
      </w:pPr>
      <w:r w:rsidRPr="003249A5">
        <w:t xml:space="preserve">Stoga je odlučeno kao u izreci. </w:t>
      </w:r>
    </w:p>
    <w:p w:rsidRDefault="00EA0394" w:rsidP="003249A5" w:rsidR="00EA0394"/>
    <w:p w:rsidRDefault="003249A5" w:rsidP="003249A5" w:rsidR="003249A5" w:rsidRPr="003249A5"/>
    <w:p w:rsidRDefault="00170CC2" w:rsidP="00170CC2" w:rsidR="00EA0394" w:rsidRPr="003249A5">
      <w:pPr>
        <w:ind w:firstLine="708"/>
        <w:jc w:val="center"/>
      </w:pPr>
      <w:r w:rsidRPr="003249A5">
        <w:t>U Slavonskom Brodu</w:t>
      </w:r>
      <w:r w:rsidR="00EA0394" w:rsidRPr="003249A5">
        <w:t xml:space="preserve"> </w:t>
      </w:r>
      <w:r w:rsidR="003249A5">
        <w:t>19</w:t>
      </w:r>
      <w:r w:rsidR="00EA0394" w:rsidRPr="003249A5">
        <w:t xml:space="preserve">. </w:t>
      </w:r>
      <w:r w:rsidRPr="003249A5">
        <w:t>rujna</w:t>
      </w:r>
      <w:r w:rsidR="00EA0394" w:rsidRPr="003249A5">
        <w:t xml:space="preserve"> 2017.</w:t>
      </w:r>
    </w:p>
    <w:p w:rsidRDefault="00170CC2" w:rsidP="00170CC2" w:rsidR="00170CC2" w:rsidRPr="003249A5">
      <w:pPr>
        <w:ind w:firstLine="708"/>
        <w:jc w:val="center"/>
      </w:pPr>
    </w:p>
    <w:p w:rsidRDefault="00EA0394" w:rsidP="00EA0394" w:rsidR="00EA0394" w:rsidRPr="003249A5">
      <w:pPr>
        <w:ind w:firstLine="708"/>
      </w:pPr>
    </w:p>
    <w:p w:rsidRDefault="002C4030" w:rsidP="00EA0394" w:rsidR="002C4030" w:rsidRPr="003249A5">
      <w:pPr>
        <w:ind w:firstLine="708"/>
      </w:pPr>
    </w:p>
    <w:p w:rsidRDefault="00EA0394" w:rsidP="00EA0394" w:rsidR="00EA0394" w:rsidRPr="003249A5">
      <w:pPr>
        <w:ind w:firstLine="708"/>
      </w:pPr>
      <w:r w:rsidRPr="003249A5">
        <w:t xml:space="preserve">                                                                                               S u d a c: </w:t>
      </w:r>
    </w:p>
    <w:p w:rsidRDefault="002C4030" w:rsidP="00EA0394" w:rsidR="002C4030" w:rsidRPr="003249A5">
      <w:pPr>
        <w:ind w:firstLine="708"/>
      </w:pPr>
    </w:p>
    <w:p w:rsidRDefault="00EA0394" w:rsidP="00EA0394" w:rsidR="00EA0394" w:rsidRPr="003249A5">
      <w:pPr>
        <w:ind w:firstLine="708"/>
      </w:pPr>
      <w:r w:rsidRPr="003249A5">
        <w:t xml:space="preserve">                                                                                            Davorin Pavičić</w:t>
      </w:r>
    </w:p>
    <w:p w:rsidRDefault="00EA0394" w:rsidP="00EA0394" w:rsidR="00EA0394" w:rsidRPr="003249A5">
      <w:pPr>
        <w:ind w:firstLine="708"/>
      </w:pPr>
    </w:p>
    <w:p w:rsidRDefault="002C4030" w:rsidP="00EA0394" w:rsidR="002C4030" w:rsidRPr="003249A5">
      <w:pPr>
        <w:ind w:firstLine="708"/>
      </w:pPr>
    </w:p>
    <w:p w:rsidRDefault="00EA0394" w:rsidP="00EA0394" w:rsidR="00EA0394" w:rsidRPr="003249A5">
      <w:pPr>
        <w:ind w:firstLine="708"/>
      </w:pPr>
      <w:r w:rsidRPr="003249A5">
        <w:t xml:space="preserve">  </w:t>
      </w:r>
    </w:p>
    <w:p w:rsidRDefault="00EA0394" w:rsidP="00EA0394" w:rsidR="00EA0394" w:rsidRPr="003249A5">
      <w:pPr>
        <w:ind w:firstLine="708"/>
      </w:pPr>
    </w:p>
    <w:p w:rsidRDefault="00EA0394" w:rsidP="0010377C" w:rsidR="00EA0394" w:rsidRPr="003249A5">
      <w:r w:rsidRPr="003249A5">
        <w:t>NAPUTAK O PRAVNOM LIJEKU.</w:t>
      </w:r>
    </w:p>
    <w:p w:rsidRDefault="00EA0394" w:rsidP="0010377C" w:rsidR="00EA0394" w:rsidRPr="003249A5">
      <w:r w:rsidRPr="003249A5">
        <w:t>Protiv ovog rješenja dopuštena je žalba</w:t>
      </w:r>
    </w:p>
    <w:p w:rsidRDefault="00EA0394" w:rsidP="00860DF9" w:rsidR="00860DF9">
      <w:r w:rsidRPr="003249A5">
        <w:t>u roku do 8 dana</w:t>
      </w:r>
      <w:r w:rsidR="00860DF9">
        <w:t>. Rok za žalbu počinje</w:t>
      </w:r>
    </w:p>
    <w:p w:rsidRDefault="00860DF9" w:rsidP="00860DF9" w:rsidR="00860DF9">
      <w:r>
        <w:t xml:space="preserve">teći od 8 dana od </w:t>
      </w:r>
      <w:r w:rsidR="00EA0394" w:rsidRPr="003249A5">
        <w:t xml:space="preserve"> dana objave</w:t>
      </w:r>
      <w:r>
        <w:t xml:space="preserve"> pismena </w:t>
      </w:r>
    </w:p>
    <w:p w:rsidRDefault="00860DF9" w:rsidP="00860DF9" w:rsidR="00EA0394" w:rsidRPr="003249A5">
      <w:r>
        <w:t xml:space="preserve">na mrežnoj stranici </w:t>
      </w:r>
      <w:r w:rsidR="009255D9" w:rsidRPr="003249A5">
        <w:t>e - O</w:t>
      </w:r>
      <w:r w:rsidR="00EA0394" w:rsidRPr="003249A5">
        <w:t xml:space="preserve">glasnoj ploči suda. </w:t>
      </w:r>
    </w:p>
    <w:p w:rsidRDefault="00EA0394" w:rsidP="00EA0394" w:rsidR="00EA0394" w:rsidRPr="003249A5">
      <w:pPr>
        <w:ind w:firstLine="708"/>
      </w:pPr>
    </w:p>
    <w:p w:rsidRDefault="00EA0394" w:rsidP="00EA0394" w:rsidR="00EA0394" w:rsidRPr="003249A5">
      <w:pPr>
        <w:ind w:firstLine="708"/>
      </w:pPr>
    </w:p>
    <w:p w:rsidRDefault="00EA0394" w:rsidP="00EA0394" w:rsidR="00EA0394" w:rsidRPr="003249A5">
      <w:pPr>
        <w:ind w:firstLine="708"/>
      </w:pPr>
    </w:p>
    <w:p w:rsidRDefault="00EA0394" w:rsidP="00EA0394" w:rsidR="00EA0394" w:rsidRPr="003249A5">
      <w:pPr>
        <w:ind w:firstLine="708"/>
      </w:pPr>
    </w:p>
    <w:p w:rsidRDefault="00EA0394" w:rsidP="00EA0394" w:rsidR="00EA0394" w:rsidRPr="003249A5">
      <w:pPr>
        <w:ind w:firstLine="708"/>
      </w:pPr>
    </w:p>
    <w:p w:rsidRDefault="00EA0394" w:rsidP="00EA0394" w:rsidR="00EA0394" w:rsidRPr="003249A5">
      <w:pPr>
        <w:ind w:firstLine="708"/>
      </w:pPr>
    </w:p>
    <w:p w:rsidRDefault="00EA0394" w:rsidP="00EA0394" w:rsidR="00EA0394" w:rsidRPr="003249A5">
      <w:pPr>
        <w:ind w:firstLine="708"/>
      </w:pPr>
    </w:p>
    <w:p w:rsidRDefault="00EA0394" w:rsidP="00EA0394" w:rsidR="00EA0394" w:rsidRPr="003249A5">
      <w:pPr>
        <w:ind w:firstLine="708"/>
      </w:pPr>
    </w:p>
    <w:p w:rsidRDefault="00EA0394" w:rsidP="00EA0394" w:rsidR="00EA0394" w:rsidRPr="003249A5">
      <w:pPr>
        <w:ind w:firstLine="708"/>
      </w:pPr>
    </w:p>
    <w:p w:rsidRDefault="00EA0394" w:rsidP="00EA0394" w:rsidR="00EA0394" w:rsidRPr="003249A5">
      <w:pPr>
        <w:ind w:firstLine="708"/>
      </w:pPr>
    </w:p>
    <w:p w:rsidRDefault="00EA0394" w:rsidP="00EA0394" w:rsidR="00EA0394" w:rsidRPr="003249A5">
      <w:pPr>
        <w:ind w:firstLine="708"/>
      </w:pPr>
    </w:p>
    <w:p w:rsidRDefault="00EA0394" w:rsidP="00EA0394" w:rsidR="00EA0394" w:rsidRPr="003249A5">
      <w:pPr>
        <w:ind w:firstLine="708"/>
      </w:pPr>
      <w:r w:rsidRPr="003249A5">
        <w:t xml:space="preserve">  </w:t>
      </w:r>
    </w:p>
    <w:p w:rsidRDefault="00EA0394" w:rsidP="00EA0394" w:rsidR="00EA0394" w:rsidRPr="003249A5">
      <w:pPr>
        <w:ind w:firstLine="708"/>
      </w:pPr>
    </w:p>
    <w:p w:rsidRDefault="00EA0394" w:rsidP="00EA0394" w:rsidR="00EA0394" w:rsidRPr="003249A5">
      <w:pPr>
        <w:ind w:firstLine="708"/>
      </w:pPr>
    </w:p>
    <w:p w:rsidRDefault="00EA0394" w:rsidP="00EA0394" w:rsidR="00EA0394" w:rsidRPr="003249A5">
      <w:pPr>
        <w:ind w:firstLine="708"/>
      </w:pPr>
    </w:p>
    <w:p w:rsidRDefault="00EA0394" w:rsidP="00EA0394" w:rsidR="00EA0394" w:rsidRPr="003249A5">
      <w:pPr>
        <w:ind w:firstLine="708"/>
      </w:pPr>
    </w:p>
    <w:p w:rsidRDefault="00EA0394" w:rsidP="00EA0394" w:rsidR="00EA0394" w:rsidRPr="003249A5">
      <w:pPr>
        <w:ind w:firstLine="708"/>
      </w:pPr>
    </w:p>
    <w:p w:rsidRDefault="005E5458" w:rsidP="00EA0394" w:rsidR="005E5458" w:rsidRPr="003249A5">
      <w:pPr>
        <w:ind w:firstLine="708"/>
      </w:pPr>
    </w:p>
    <w:p w:rsidRDefault="005E5458" w:rsidP="00EA0394" w:rsidR="005E5458">
      <w:pPr>
        <w:ind w:firstLine="708"/>
      </w:pPr>
    </w:p>
    <w:p w:rsidRDefault="003249A5" w:rsidP="00EA0394" w:rsidR="003249A5">
      <w:pPr>
        <w:ind w:firstLine="708"/>
      </w:pPr>
    </w:p>
    <w:p w:rsidRDefault="003249A5" w:rsidP="00EA0394" w:rsidR="003249A5">
      <w:pPr>
        <w:ind w:firstLine="708"/>
      </w:pPr>
    </w:p>
    <w:p w:rsidRDefault="003249A5" w:rsidP="00EA0394" w:rsidR="003249A5">
      <w:pPr>
        <w:ind w:firstLine="708"/>
      </w:pPr>
    </w:p>
    <w:p w:rsidRDefault="003249A5" w:rsidP="00EA0394" w:rsidR="003249A5">
      <w:pPr>
        <w:ind w:firstLine="708"/>
      </w:pPr>
    </w:p>
    <w:p w:rsidRDefault="00860DF9" w:rsidP="00EA0394" w:rsidR="00860DF9">
      <w:pPr>
        <w:ind w:firstLine="708"/>
      </w:pPr>
    </w:p>
    <w:p w:rsidRDefault="00224A0F" w:rsidP="00EA0394" w:rsidR="00224A0F">
      <w:pPr>
        <w:ind w:firstLine="708"/>
      </w:pPr>
    </w:p>
    <w:p w:rsidRDefault="00860DF9" w:rsidP="00EA0394" w:rsidR="00860DF9" w:rsidRPr="003249A5">
      <w:pPr>
        <w:ind w:firstLine="708"/>
      </w:pPr>
    </w:p>
    <w:p w:rsidRDefault="00EA0394" w:rsidP="00EA0394" w:rsidR="00EA0394" w:rsidRPr="003249A5">
      <w:pPr>
        <w:ind w:firstLine="708"/>
      </w:pPr>
    </w:p>
    <w:p w:rsidRDefault="00EA0394" w:rsidP="00EA0394" w:rsidR="00EA0394" w:rsidRPr="003249A5">
      <w:pPr>
        <w:ind w:firstLine="708"/>
      </w:pPr>
      <w:r w:rsidRPr="003249A5">
        <w:lastRenderedPageBreak/>
        <w:t>DNA</w:t>
      </w:r>
    </w:p>
    <w:p w:rsidRDefault="009255D9" w:rsidP="0010377C" w:rsidR="00EA0394">
      <w:pPr>
        <w:numPr>
          <w:ilvl w:val="0"/>
          <w:numId w:val="1"/>
        </w:numPr>
      </w:pPr>
      <w:r w:rsidRPr="003249A5">
        <w:t>e</w:t>
      </w:r>
      <w:r w:rsidR="0010377C" w:rsidRPr="003249A5">
        <w:t>-O</w:t>
      </w:r>
      <w:r w:rsidR="00EA0394" w:rsidRPr="003249A5">
        <w:t>glasna ploča</w:t>
      </w:r>
    </w:p>
    <w:p w:rsidRDefault="0077722A" w:rsidP="0010377C" w:rsidR="00860DF9" w:rsidRPr="003249A5">
      <w:pPr>
        <w:numPr>
          <w:ilvl w:val="0"/>
          <w:numId w:val="1"/>
        </w:numPr>
      </w:pPr>
      <w:r>
        <w:t>LUMINA d.o.o.</w:t>
      </w:r>
    </w:p>
    <w:p w:rsidRDefault="00EA0394" w:rsidP="00EA0394" w:rsidR="00EA0394" w:rsidRPr="003249A5">
      <w:pPr>
        <w:numPr>
          <w:ilvl w:val="0"/>
          <w:numId w:val="1"/>
        </w:numPr>
      </w:pPr>
      <w:r w:rsidRPr="003249A5">
        <w:t>kal.15 dana</w:t>
      </w:r>
    </w:p>
    <w:p w:rsidRDefault="00EA0394" w:rsidP="00EA0394" w:rsidR="00EA0394" w:rsidRPr="003249A5"/>
    <w:p w:rsidRDefault="003E1409" w:rsidR="003E1409" w:rsidRPr="003249A5"/>
    <w:sectPr w:rsidR="003E1409" w:rsidRPr="003249A5"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5483" w:rsidP="002C4030" w:rsidR="00E35483">
      <w:r>
        <w:separator/>
      </w:r>
    </w:p>
  </w:endnote>
  <w:endnote w:id="0" w:type="continuationSeparator">
    <w:p w:rsidRDefault="00E35483" w:rsidP="002C4030" w:rsidR="00E354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13402"/>
      <w:docPartObj>
        <w:docPartGallery w:val="Page Numbers (Bottom of Page)"/>
        <w:docPartUnique/>
      </w:docPartObj>
    </w:sdtPr>
    <w:sdtEndPr/>
    <w:sdtContent>
      <w:p w:rsidRDefault="002C4030" w:rsidR="002C4030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E4AA6">
          <w:rPr>
            <w:noProof/>
          </w:rPr>
          <w:t>1</w:t>
        </w:r>
        <w:r>
          <w:fldChar w:fldCharType="end"/>
        </w:r>
      </w:p>
    </w:sdtContent>
  </w:sdt>
  <w:p w:rsidRDefault="002C4030" w:rsidR="002C403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5483" w:rsidP="002C4030" w:rsidR="00E35483">
      <w:r>
        <w:separator/>
      </w:r>
    </w:p>
  </w:footnote>
  <w:footnote w:id="0" w:type="continuationSeparator">
    <w:p w:rsidRDefault="00E35483" w:rsidP="002C4030" w:rsidR="00E35483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6A2260D"/>
    <w:multiLevelType w:val="hybridMultilevel"/>
    <w:tmpl w:val="ED461EF0"/>
    <w:lvl w:tplc="37BC730C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0394"/>
    <w:rsid w:val="0008791C"/>
    <w:rsid w:val="000F19D6"/>
    <w:rsid w:val="0010377C"/>
    <w:rsid w:val="00170CC2"/>
    <w:rsid w:val="0018307F"/>
    <w:rsid w:val="002005A6"/>
    <w:rsid w:val="00224A0F"/>
    <w:rsid w:val="002927D6"/>
    <w:rsid w:val="002C4030"/>
    <w:rsid w:val="003249A5"/>
    <w:rsid w:val="00384B2D"/>
    <w:rsid w:val="003E1409"/>
    <w:rsid w:val="0040766B"/>
    <w:rsid w:val="004939EE"/>
    <w:rsid w:val="004E4AA6"/>
    <w:rsid w:val="005E5458"/>
    <w:rsid w:val="006C5A18"/>
    <w:rsid w:val="007035F1"/>
    <w:rsid w:val="00737D8C"/>
    <w:rsid w:val="0077722A"/>
    <w:rsid w:val="008239E4"/>
    <w:rsid w:val="00860DF9"/>
    <w:rsid w:val="009048A3"/>
    <w:rsid w:val="009255D9"/>
    <w:rsid w:val="00A40925"/>
    <w:rsid w:val="00A56E4D"/>
    <w:rsid w:val="00AF2667"/>
    <w:rsid w:val="00B542DD"/>
    <w:rsid w:val="00C86BC6"/>
    <w:rsid w:val="00D10204"/>
    <w:rsid w:val="00DA6FF2"/>
    <w:rsid w:val="00E35483"/>
    <w:rsid w:val="00EA0394"/>
    <w:rsid w:val="00EC6980"/>
    <w:rsid w:val="00F10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A0394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542D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542DD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C403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C4030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C403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C4030"/>
    <w:rPr>
      <w:rFonts w:cs="Times New Roman" w:eastAsia="Times New Roman" w:hAnsi="Times New Roman" w:ascii="Times New Roman"/>
      <w:sz w:val="24"/>
      <w:szCs w:val="24"/>
      <w:lang w:eastAsia="hr-HR"/>
    </w:rPr>
  </w:style>
  <w:style w:styleId="Bezproreda" w:type="paragraph">
    <w:name w:val="No Spacing"/>
    <w:uiPriority w:val="1"/>
    <w:qFormat/>
    <w:rsid w:val="0018307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86B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6BC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6BC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6BC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6BC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A0394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542D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542DD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C403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C4030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C403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C4030"/>
    <w:rPr>
      <w:rFonts w:ascii="Times New Roman" w:cs="Times New Roman" w:eastAsia="Times New Roman" w:hAnsi="Times New Roman"/>
      <w:sz w:val="24"/>
      <w:szCs w:val="24"/>
      <w:lang w:eastAsia="hr-HR"/>
    </w:rPr>
  </w:style>
  <w:style w:styleId="Bezproreda" w:type="paragraph">
    <w:name w:val="No Spacing"/>
    <w:uiPriority w:val="1"/>
    <w:qFormat/>
    <w:rsid w:val="0018307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86B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6BC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6BC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6BC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6BC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8524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rujna 2017.</izvorni_sadrzaj>
    <derivirana_varijabla naziv="DomainObject.DatumDonosenjaOdluke_1">19.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St-514/2017-7</izvorni_sadrzaj>
    <derivirana_varijabla naziv="DomainObject.Oznaka_1">St-514/2017-7</derivirana_varijabla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514</izvorni_sadrzaj>
    <derivirana_varijabla naziv="DomainObject.Predmet.Broj_1">514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2017.</izvorni_sadrzaj>
    <derivirana_varijabla naziv="DomainObject.Predmet.DatumOsnivanja_1">24.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55721.85</izvorni_sadrzaj>
    <derivirana_varijabla naziv="DomainObject.Predmet.InicijalnaVrijednost_1">55721.85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St-514/2017</izvorni_sadrzaj>
    <derivirana_varijabla naziv="DomainObject.Predmet.OznakaBroj_1">St-514/2017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 SZ</izvorni_sadrzaj>
    <derivirana_varijabla naziv="DomainObject.Predmet.PrimjedbaSuca_1">čl. 110 st.1  SZ</derivirana_varijabla>
  </DomainObject.Predmet.PrimjedbaSuca>
  <DomainObject.Predmet.ProtustrankaFormated>
    <izvorni_sadrzaj>  LUMINA, društvo s ograničenom odgovornošću za ugostiteljstvo, turizam, trgovinu i graditeljstvo</izvorni_sadrzaj>
    <derivirana_varijabla naziv="DomainObject.Predmet.ProtustrankaFormated_1">  LUMINA, društvo s ograničenom odgovornošću za ugostiteljstvo, turizam, trgovinu i graditeljstvo</derivirana_varijabla>
  </DomainObject.Predmet.ProtustrankaFormated>
  <DomainObject.Predmet.ProtustrankaFormatedOIB>
    <izvorni_sadrzaj>  LUMINA, društvo s ograničenom odgovornošću za ugostiteljstvo, turizam, trgovinu i graditeljstvo, OIB 97543455542</izvorni_sadrzaj>
    <derivirana_varijabla naziv="DomainObject.Predmet.ProtustrankaFormatedOIB_1">  LUMINA, društvo s ograničenom odgovornošću za ugostiteljstvo, turizam, trgovinu i graditeljstvo, OIB 97543455542</derivirana_varijabla>
  </DomainObject.Predmet.ProtustrankaFormatedOIB>
  <DomainObject.Predmet.ProtustrankaFormatedWithAdress>
    <izvorni_sadrzaj> LUMINA, društvo s ograničenom odgovornošću za ugostiteljstvo, turizam, trgovinu i graditeljstvo, Vukovarska 4/6 , 34551 Lipik</izvorni_sadrzaj>
    <derivirana_varijabla naziv="DomainObject.Predmet.ProtustrankaFormatedWithAdress_1"> LUMINA, društvo s ograničenom odgovornošću za ugostiteljstvo, turizam, trgovinu i graditeljstvo, Vukovarska 4/6 , 34551 Lipik</derivirana_varijabla>
  </DomainObject.Predmet.ProtustrankaFormatedWithAdress>
  <DomainObject.Predmet.ProtustrankaFormatedWithAdressOIB>
    <izvorni_sadrzaj> LUMINA, društvo s ograničenom odgovornošću za ugostiteljstvo, turizam, trgovinu i graditeljstvo, OIB 97543455542, Vukovarska 4/6 , 34551 Lipik</izvorni_sadrzaj>
    <derivirana_varijabla naziv="DomainObject.Predmet.ProtustrankaFormatedWithAdressOIB_1"> LUMINA, društvo s ograničenom odgovornošću za ugostiteljstvo, turizam, trgovinu i graditeljstvo, OIB 97543455542, Vukovarska 4/6 , 34551 Lipik</derivirana_varijabla>
  </DomainObject.Predmet.ProtustrankaFormatedWithAdressOIB>
  <DomainObject.Predmet.ProtustrankaWithAdress>
    <izvorni_sadrzaj>LUMINA, društvo s ograničenom odgovornošću za ugostiteljstvo, turizam, trgovinu i graditeljstvo Vukovarska 4/6 , 34551 Lipik</izvorni_sadrzaj>
    <derivirana_varijabla naziv="DomainObject.Predmet.ProtustrankaWithAdress_1">LUMINA, društvo s ograničenom odgovornošću za ugostiteljstvo, turizam, trgovinu i graditeljstvo Vukovarska 4/6 , 34551 Lipik</derivirana_varijabla>
  </DomainObject.Predmet.ProtustrankaWithAdress>
  <DomainObject.Predmet.ProtustrankaWithAdressOIB>
    <izvorni_sadrzaj>LUMINA, društvo s ograničenom odgovornošću za ugostiteljstvo, turizam, trgovinu i graditeljstvo, OIB 97543455542, Vukovarska 4/6 , 34551 Lipik</izvorni_sadrzaj>
    <derivirana_varijabla naziv="DomainObject.Predmet.ProtustrankaWithAdressOIB_1">LUMINA, društvo s ograničenom odgovornošću za ugostiteljstvo, turizam, trgovinu i graditeljstvo, OIB 97543455542, Vukovarska 4/6 , 34551 Lipik</derivirana_varijabla>
  </DomainObject.Predmet.ProtustrankaWithAdressOIB>
  <DomainObject.Predmet.ProtustrankaNazivFormated>
    <izvorni_sadrzaj>LUMINA, društvo s ograničenom odgovornošću za ugostiteljstvo, turizam, trgovinu i graditeljstvo</izvorni_sadrzaj>
    <derivirana_varijabla naziv="DomainObject.Predmet.ProtustrankaNazivFormated_1">LUMINA, društvo s ograničenom odgovornošću za ugostiteljstvo, turizam, trgovinu i graditeljstvo</derivirana_varijabla>
  </DomainObject.Predmet.ProtustrankaNazivFormated>
  <DomainObject.Predmet.ProtustrankaNazivFormatedOIB>
    <izvorni_sadrzaj>LUMINA, društvo s ograničenom odgovornošću za ugostiteljstvo, turizam, trgovinu i graditeljstvo, OIB 97543455542</izvorni_sadrzaj>
    <derivirana_varijabla naziv="DomainObject.Predmet.ProtustrankaNazivFormatedOIB_1">LUMINA, društvo s ograničenom odgovornošću za ugostiteljstvo, turizam, trgovinu i graditeljstvo, OIB 97543455542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LUMINA, društvo s ograničenom odgovornošću za ugostiteljstvo, turizam, trgovinu i graditeljstvo</item>
    </izvorni_sadrzaj>
    <derivirana_varijabla naziv="DomainObject.Predmet.ProtuStrankaListFormated_1">
      <item>LUMINA, društvo s ograničenom odgovornošću za ugostiteljstvo, turizam, trgovinu i graditeljstvo</item>
    </derivirana_varijabla>
  </DomainObject.Predmet.ProtuStrankaListFormated>
  <DomainObject.Predmet.ProtuStrankaListFormatedOIB>
    <izvorni_sadrzaj>
      <item>LUMINA, društvo s ograničenom odgovornošću za ugostiteljstvo, turizam, trgovinu i graditeljstvo, OIB 97543455542</item>
    </izvorni_sadrzaj>
    <derivirana_varijabla naziv="DomainObject.Predmet.ProtuStrankaListFormatedOIB_1">
      <item>LUMINA, društvo s ograničenom odgovornošću za ugostiteljstvo, turizam, trgovinu i graditeljstvo, OIB 97543455542</item>
    </derivirana_varijabla>
  </DomainObject.Predmet.ProtuStrankaListFormatedOIB>
  <DomainObject.Predmet.ProtuStrankaListFormatedWithAdress>
    <izvorni_sadrzaj>
      <item>LUMINA, društvo s ograničenom odgovornošću za ugostiteljstvo, turizam, trgovinu i graditeljstvo, Vukovarska 4/6 , 34551 Lipik</item>
    </izvorni_sadrzaj>
    <derivirana_varijabla naziv="DomainObject.Predmet.ProtuStrankaListFormatedWithAdress_1">
      <item>LUMINA, društvo s ograničenom odgovornošću za ugostiteljstvo, turizam, trgovinu i graditeljstvo, Vukovarska 4/6 , 34551 Lipik</item>
    </derivirana_varijabla>
  </DomainObject.Predmet.ProtuStrankaListFormatedWithAdress>
  <DomainObject.Predmet.ProtuStrankaListFormatedWithAdressOIB>
    <izvorni_sadrzaj>
      <item>LUMINA, društvo s ograničenom odgovornošću za ugostiteljstvo, turizam, trgovinu i graditeljstvo, OIB 97543455542, Vukovarska 4/6 , 34551 Lipik</item>
    </izvorni_sadrzaj>
    <derivirana_varijabla naziv="DomainObject.Predmet.ProtuStrankaListFormatedWithAdressOIB_1">
      <item>LUMINA, društvo s ograničenom odgovornošću za ugostiteljstvo, turizam, trgovinu i graditeljstvo, OIB 97543455542, Vukovarska 4/6 , 34551 Lipik</item>
    </derivirana_varijabla>
  </DomainObject.Predmet.ProtuStrankaListFormatedWithAdressOIB>
  <DomainObject.Predmet.ProtuStrankaListNazivFormated>
    <izvorni_sadrzaj>
      <item>LUMINA, društvo s ograničenom odgovornošću za ugostiteljstvo, turizam, trgovinu i graditeljstvo</item>
    </izvorni_sadrzaj>
    <derivirana_varijabla naziv="DomainObject.Predmet.ProtuStrankaListNazivFormated_1">
      <item>LUMINA, društvo s ograničenom odgovornošću za ugostiteljstvo, turizam, trgovinu i graditeljstvo</item>
    </derivirana_varijabla>
  </DomainObject.Predmet.ProtuStrankaListNazivFormated>
  <DomainObject.Predmet.ProtuStrankaListNazivFormatedOIB>
    <izvorni_sadrzaj>
      <item>LUMINA, društvo s ograničenom odgovornošću za ugostiteljstvo, turizam, trgovinu i graditeljstvo, OIB 97543455542</item>
    </izvorni_sadrzaj>
    <derivirana_varijabla naziv="DomainObject.Predmet.ProtuStrankaListNazivFormatedOIB_1">
      <item>LUMINA, društvo s ograničenom odgovornošću za ugostiteljstvo, turizam, trgovinu i graditeljstvo, OIB 97543455542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2017.</izvorni_sadrzaj>
    <derivirana_varijabla naziv="DomainObject.Datum_1">20. rujna 2017.</derivirana_varijabla>
  </DomainObject.Datum>
  <DomainObject.PoslovniBrojDokumenta>
    <izvorni_sadrzaj>St-514/2017-7</izvorni_sadrzaj>
    <derivirana_varijabla naziv="DomainObject.PoslovniBrojDokumenta_1">St-514/2017-7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LUMINA, društvo s ograničenom odgovornošću za ugostiteljstvo, turizam, trgovinu i graditeljstvo</izvorni_sadrzaj>
    <derivirana_varijabla naziv="DomainObject.Predmet.ProtustrankaIDrugi_1">LUMINA, društvo s ograničenom odgovornošću za ugostiteljstvo, turizam, trgovinu i graditeljstvo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LUMINA, društvo s ograničenom odgovornošću za ugostiteljstvo, turizam, trgovinu i graditeljstvo, OIB 97543455542, Vukovarska 4/6 , 34551 Lipik</izvorni_sadrzaj>
    <derivirana_varijabla naziv="DomainObject.Predmet.ProtustrankaIDrugiAdressOIB_1">LUMINA, društvo s ograničenom odgovornošću za ugostiteljstvo, turizam, trgovinu i graditeljstvo, OIB 97543455542, Vukovarska 4/6 , 34551 Lipik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LUMINA, društvo s ograničenom odgovornošću za ugostiteljstvo, turizam, trgovinu i graditeljstvo</item>
    </izvorni_sadrzaj>
    <derivirana_varijabla naziv="DomainObject.Predmet.SudioniciListNaziv_1">
      <item>Financijska agencija</item>
      <item>LUMINA, društvo s ograničenom odgovornošću za ugostiteljstvo, turizam, trgovinu i graditeljstvo</item>
    </derivirana_varijabla>
  </DomainObject.Predmet.SudioniciListNaziv>
  <DomainObject.Predmet.SudioniciListAdressOIB>
    <izvorni_sadrzaj>
      <item>Financijska agencija, OIB 85821130368, Ulica grada Vukovara 70,10000 Zagreb</item>
      <item>LUMINA, društvo s ograničenom odgovornošću za ugostiteljstvo, turizam, trgovinu i graditeljstvo, OIB 97543455542, Vukovarska 4/6 ,34551 Lipik</item>
    </izvorni_sadrzaj>
    <derivirana_varijabla naziv="DomainObject.Predmet.SudioniciListAdressOIB_1">
      <item>Financijska agencija, OIB 85821130368, Ulica grada Vukovara 70,10000 Zagreb</item>
      <item>LUMINA, društvo s ograničenom odgovornošću za ugostiteljstvo, turizam, trgovinu i graditeljstvo, OIB 97543455542, Vukovarska 4/6 ,34551 Lipik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97543455542</item>
    </izvorni_sadrzaj>
    <derivirana_varijabla naziv="DomainObject.Predmet.SudioniciListNazivOIB_1">
      <item>, OIB 85821130368</item>
      <item>, OIB 97543455542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481626-50D3-42C2-8A0F-7631FA20CC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367</properties:Words>
  <properties:Characters>1742</properties:Characters>
  <properties:Lines>101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2017-09-19T12:37:00Z</dcterms:created>
  <dc:creator>wsadmin</dc:creator>
  <cp:lastModifiedBy>wsadmin</cp:lastModifiedBy>
  <cp:lastPrinted>2017-09-19T12:37:00Z</cp:lastPrinted>
  <dcterms:modified xmlns:xsi="http://www.w3.org/2001/XMLSchema-instance" xsi:type="dcterms:W3CDTF">2017-09-20T06:41:00Z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St-514/2017-7 / Odluka - Rješenje - obustava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