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6ae3872" w14:paraId="6ae3872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514368">
        <w:rPr>
          <w:rFonts w:hAnsi="Times New Roman" w:ascii="Times New Roman"/>
          <w:b/>
          <w:sz w:val="24"/>
          <w:szCs w:val="24"/>
        </w:rPr>
        <w:t>7238</w:t>
      </w:r>
      <w:r w:rsidR="00EF0553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514368">
        <w:rPr>
          <w:rFonts w:hAnsi="Times New Roman" w:ascii="Times New Roman"/>
          <w:sz w:val="24"/>
          <w:szCs w:val="24"/>
        </w:rPr>
        <w:t>7238</w:t>
      </w:r>
      <w:r w:rsidR="00EF0553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51436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514368" w:rsidRPr="00514368">
        <w:rPr>
          <w:rFonts w:hAnsi="Times New Roman" w:ascii="Times New Roman"/>
          <w:sz w:val="24"/>
          <w:szCs w:val="24"/>
        </w:rPr>
        <w:t>TERMOPEK d.o.o.</w:t>
      </w:r>
      <w:r w:rsidR="00514368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514368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514368" w:rsidRPr="00514368">
        <w:rPr>
          <w:rFonts w:hAnsi="Times New Roman" w:ascii="Times New Roman"/>
          <w:sz w:val="24"/>
          <w:szCs w:val="24"/>
        </w:rPr>
        <w:t>47826242157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57AAC"/>
    <w:rsid w:val="00074FEA"/>
    <w:rsid w:val="00083D07"/>
    <w:rsid w:val="00090E5B"/>
    <w:rsid w:val="00092F93"/>
    <w:rsid w:val="000971B6"/>
    <w:rsid w:val="000A2722"/>
    <w:rsid w:val="000A3FF1"/>
    <w:rsid w:val="000A569A"/>
    <w:rsid w:val="000A6BC0"/>
    <w:rsid w:val="000B1D70"/>
    <w:rsid w:val="000B6BDE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41ACB"/>
    <w:rsid w:val="00164B8D"/>
    <w:rsid w:val="00190299"/>
    <w:rsid w:val="001A2A25"/>
    <w:rsid w:val="001A2DA0"/>
    <w:rsid w:val="001A78ED"/>
    <w:rsid w:val="001A7DB1"/>
    <w:rsid w:val="001B2D4B"/>
    <w:rsid w:val="001B488D"/>
    <w:rsid w:val="001B5718"/>
    <w:rsid w:val="001D17F3"/>
    <w:rsid w:val="001D3751"/>
    <w:rsid w:val="001E4EE9"/>
    <w:rsid w:val="001E5740"/>
    <w:rsid w:val="001E6169"/>
    <w:rsid w:val="00201AD5"/>
    <w:rsid w:val="00211699"/>
    <w:rsid w:val="00214596"/>
    <w:rsid w:val="00214D20"/>
    <w:rsid w:val="00216C82"/>
    <w:rsid w:val="00224FC2"/>
    <w:rsid w:val="00225C0E"/>
    <w:rsid w:val="00227229"/>
    <w:rsid w:val="00230B86"/>
    <w:rsid w:val="002438BA"/>
    <w:rsid w:val="00256CA2"/>
    <w:rsid w:val="00257497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2E5466"/>
    <w:rsid w:val="002F3827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715DE"/>
    <w:rsid w:val="00382C8B"/>
    <w:rsid w:val="003833A3"/>
    <w:rsid w:val="00387990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3F7DF9"/>
    <w:rsid w:val="00402391"/>
    <w:rsid w:val="00410ACE"/>
    <w:rsid w:val="00425899"/>
    <w:rsid w:val="00435791"/>
    <w:rsid w:val="00455E2B"/>
    <w:rsid w:val="004578FB"/>
    <w:rsid w:val="0046236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4368"/>
    <w:rsid w:val="0051523E"/>
    <w:rsid w:val="00517D33"/>
    <w:rsid w:val="0052091C"/>
    <w:rsid w:val="0052295D"/>
    <w:rsid w:val="005247C0"/>
    <w:rsid w:val="0054292F"/>
    <w:rsid w:val="00571F34"/>
    <w:rsid w:val="0057230E"/>
    <w:rsid w:val="005726D8"/>
    <w:rsid w:val="00587DB3"/>
    <w:rsid w:val="005A51ED"/>
    <w:rsid w:val="005A7220"/>
    <w:rsid w:val="005B0DF8"/>
    <w:rsid w:val="005B0E4E"/>
    <w:rsid w:val="005B1FBC"/>
    <w:rsid w:val="005B23BB"/>
    <w:rsid w:val="005C090E"/>
    <w:rsid w:val="005C5424"/>
    <w:rsid w:val="005C6D57"/>
    <w:rsid w:val="005E1CAC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373EE"/>
    <w:rsid w:val="00745893"/>
    <w:rsid w:val="00756BCF"/>
    <w:rsid w:val="00760480"/>
    <w:rsid w:val="00762977"/>
    <w:rsid w:val="0077295E"/>
    <w:rsid w:val="0077309C"/>
    <w:rsid w:val="007A0A6D"/>
    <w:rsid w:val="007A2F91"/>
    <w:rsid w:val="007A5610"/>
    <w:rsid w:val="007A6ADB"/>
    <w:rsid w:val="007B0AA8"/>
    <w:rsid w:val="007B421E"/>
    <w:rsid w:val="007B68D7"/>
    <w:rsid w:val="007C7C04"/>
    <w:rsid w:val="007D3904"/>
    <w:rsid w:val="007E15B0"/>
    <w:rsid w:val="00801482"/>
    <w:rsid w:val="00802981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14F"/>
    <w:rsid w:val="009307C3"/>
    <w:rsid w:val="00936B0D"/>
    <w:rsid w:val="00945A8B"/>
    <w:rsid w:val="0095255C"/>
    <w:rsid w:val="00974CC7"/>
    <w:rsid w:val="00976D36"/>
    <w:rsid w:val="0098543C"/>
    <w:rsid w:val="009860B5"/>
    <w:rsid w:val="00990A30"/>
    <w:rsid w:val="00994DA0"/>
    <w:rsid w:val="009A0440"/>
    <w:rsid w:val="009A695E"/>
    <w:rsid w:val="009B52C6"/>
    <w:rsid w:val="009C5E35"/>
    <w:rsid w:val="009E44CD"/>
    <w:rsid w:val="009F0BCA"/>
    <w:rsid w:val="00A1463B"/>
    <w:rsid w:val="00A202EA"/>
    <w:rsid w:val="00A21C59"/>
    <w:rsid w:val="00A23573"/>
    <w:rsid w:val="00A31897"/>
    <w:rsid w:val="00A51D40"/>
    <w:rsid w:val="00A52A9E"/>
    <w:rsid w:val="00A545DA"/>
    <w:rsid w:val="00A63981"/>
    <w:rsid w:val="00A719BD"/>
    <w:rsid w:val="00A730AB"/>
    <w:rsid w:val="00A85325"/>
    <w:rsid w:val="00A90596"/>
    <w:rsid w:val="00A91430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1827"/>
    <w:rsid w:val="00C331DA"/>
    <w:rsid w:val="00C33E6E"/>
    <w:rsid w:val="00C348BA"/>
    <w:rsid w:val="00C375EC"/>
    <w:rsid w:val="00C40213"/>
    <w:rsid w:val="00C52D8D"/>
    <w:rsid w:val="00C62565"/>
    <w:rsid w:val="00C84F10"/>
    <w:rsid w:val="00C90406"/>
    <w:rsid w:val="00C922B1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170"/>
    <w:rsid w:val="00D44C56"/>
    <w:rsid w:val="00D46164"/>
    <w:rsid w:val="00D61304"/>
    <w:rsid w:val="00D61C91"/>
    <w:rsid w:val="00D8033B"/>
    <w:rsid w:val="00D9029A"/>
    <w:rsid w:val="00D9698D"/>
    <w:rsid w:val="00D97F28"/>
    <w:rsid w:val="00DD18B5"/>
    <w:rsid w:val="00DD58E6"/>
    <w:rsid w:val="00E16475"/>
    <w:rsid w:val="00E1737F"/>
    <w:rsid w:val="00E40D2D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553"/>
    <w:rsid w:val="00EF0DAB"/>
    <w:rsid w:val="00EF3AF3"/>
    <w:rsid w:val="00EF5A31"/>
    <w:rsid w:val="00F13C2B"/>
    <w:rsid w:val="00F1455F"/>
    <w:rsid w:val="00F21BE4"/>
    <w:rsid w:val="00F235F3"/>
    <w:rsid w:val="00F247E3"/>
    <w:rsid w:val="00F32A1D"/>
    <w:rsid w:val="00F420C9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A7C22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1A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A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01AD5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01A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01A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1A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A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01AD5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01A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01A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7238</izvorni_sadrzaj>
    <derivirana_varijabla naziv="DomainObject.Predmet.Broj_1">7238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St-7238/2015</izvorni_sadrzaj>
    <derivirana_varijabla naziv="DomainObject.Predmet.OznakaBroj_1">St-7238/2015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TERMOPEK d.o.o.</izvorni_sadrzaj>
    <derivirana_varijabla naziv="DomainObject.Predmet.ProtustrankaFormated_1">  TERMOPEK d.o.o.</derivirana_varijabla>
  </DomainObject.Predmet.ProtustrankaFormated>
  <DomainObject.Predmet.ProtustrankaFormatedOIB>
    <izvorni_sadrzaj>  TERMOPEK d.o.o., OIB 47826242157</izvorni_sadrzaj>
    <derivirana_varijabla naziv="DomainObject.Predmet.ProtustrankaFormatedOIB_1">  TERMOPEK d.o.o., OIB 47826242157</derivirana_varijabla>
  </DomainObject.Predmet.ProtustrankaFormatedOIB>
  <DomainObject.Predmet.ProtustrankaFormatedWithAdress>
    <izvorni_sadrzaj> TERMOPEK d.o.o., Stare Gajnice 7, 10000 Zagreb</izvorni_sadrzaj>
    <derivirana_varijabla naziv="DomainObject.Predmet.ProtustrankaFormatedWithAdress_1"> TERMOPEK d.o.o., Stare Gajnice 7, 10000 Zagreb</derivirana_varijabla>
  </DomainObject.Predmet.ProtustrankaFormatedWithAdress>
  <DomainObject.Predmet.ProtustrankaFormatedWithAdressOIB>
    <izvorni_sadrzaj> TERMOPEK d.o.o., OIB 47826242157, Stare Gajnice 7, 10000 Zagreb</izvorni_sadrzaj>
    <derivirana_varijabla naziv="DomainObject.Predmet.ProtustrankaFormatedWithAdressOIB_1"> TERMOPEK d.o.o., OIB 47826242157, Stare Gajnice 7, 10000 Zagreb</derivirana_varijabla>
  </DomainObject.Predmet.ProtustrankaFormatedWithAdressOIB>
  <DomainObject.Predmet.ProtustrankaWithAdress>
    <izvorni_sadrzaj>TERMOPEK d.o.o. Stare Gajnice 7, 10000 Zagreb</izvorni_sadrzaj>
    <derivirana_varijabla naziv="DomainObject.Predmet.ProtustrankaWithAdress_1">TERMOPEK d.o.o. Stare Gajnice 7, 10000 Zagreb</derivirana_varijabla>
  </DomainObject.Predmet.ProtustrankaWithAdress>
  <DomainObject.Predmet.ProtustrankaWithAdressOIB>
    <izvorni_sadrzaj>TERMOPEK d.o.o., OIB 47826242157, Stare Gajnice 7, 10000 Zagreb</izvorni_sadrzaj>
    <derivirana_varijabla naziv="DomainObject.Predmet.ProtustrankaWithAdressOIB_1">TERMOPEK d.o.o., OIB 47826242157, Stare Gajnice 7, 10000 Zagreb</derivirana_varijabla>
  </DomainObject.Predmet.ProtustrankaWithAdressOIB>
  <DomainObject.Predmet.ProtustrankaNazivFormated>
    <izvorni_sadrzaj>TERMOPEK d.o.o.</izvorni_sadrzaj>
    <derivirana_varijabla naziv="DomainObject.Predmet.ProtustrankaNazivFormated_1">TERMOPEK d.o.o.</derivirana_varijabla>
  </DomainObject.Predmet.ProtustrankaNazivFormated>
  <DomainObject.Predmet.ProtustrankaNazivFormatedOIB>
    <izvorni_sadrzaj>TERMOPEK d.o.o., OIB 47826242157</izvorni_sadrzaj>
    <derivirana_varijabla naziv="DomainObject.Predmet.ProtustrankaNazivFormatedOIB_1">TERMOPEK d.o.o., OIB 47826242157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TERMOPEK d.o.o.</item>
    </izvorni_sadrzaj>
    <derivirana_varijabla naziv="DomainObject.Predmet.ProtuStrankaListFormated_1">
      <item>TERMOPEK d.o.o.</item>
    </derivirana_varijabla>
  </DomainObject.Predmet.ProtuStrankaListFormated>
  <DomainObject.Predmet.ProtuStrankaListFormatedOIB>
    <izvorni_sadrzaj>
      <item>TERMOPEK d.o.o., OIB 47826242157</item>
    </izvorni_sadrzaj>
    <derivirana_varijabla naziv="DomainObject.Predmet.ProtuStrankaListFormatedOIB_1">
      <item>TERMOPEK d.o.o., OIB 47826242157</item>
    </derivirana_varijabla>
  </DomainObject.Predmet.ProtuStrankaListFormatedOIB>
  <DomainObject.Predmet.ProtuStrankaListFormatedWithAdress>
    <izvorni_sadrzaj>
      <item>TERMOPEK d.o.o., Stare Gajnice 7, 10000 Zagreb</item>
    </izvorni_sadrzaj>
    <derivirana_varijabla naziv="DomainObject.Predmet.ProtuStrankaListFormatedWithAdress_1">
      <item>TERMOPEK d.o.o., Stare Gajnice 7, 10000 Zagreb</item>
    </derivirana_varijabla>
  </DomainObject.Predmet.ProtuStrankaListFormatedWithAdress>
  <DomainObject.Predmet.ProtuStrankaListFormatedWithAdressOIB>
    <izvorni_sadrzaj>
      <item>TERMOPEK d.o.o., OIB 47826242157, Stare Gajnice 7, 10000 Zagreb</item>
    </izvorni_sadrzaj>
    <derivirana_varijabla naziv="DomainObject.Predmet.ProtuStrankaListFormatedWithAdressOIB_1">
      <item>TERMOPEK d.o.o., OIB 47826242157, Stare Gajnice 7, 10000 Zagreb</item>
    </derivirana_varijabla>
  </DomainObject.Predmet.ProtuStrankaListFormatedWithAdressOIB>
  <DomainObject.Predmet.ProtuStrankaListNazivFormated>
    <izvorni_sadrzaj>
      <item>TERMOPEK d.o.o.</item>
    </izvorni_sadrzaj>
    <derivirana_varijabla naziv="DomainObject.Predmet.ProtuStrankaListNazivFormated_1">
      <item>TERMOPEK d.o.o.</item>
    </derivirana_varijabla>
  </DomainObject.Predmet.ProtuStrankaListNazivFormated>
  <DomainObject.Predmet.ProtuStrankaListNazivFormatedOIB>
    <izvorni_sadrzaj>
      <item>TERMOPEK d.o.o., OIB 47826242157</item>
    </izvorni_sadrzaj>
    <derivirana_varijabla naziv="DomainObject.Predmet.ProtuStrankaListNazivFormatedOIB_1">
      <item>TERMOPEK d.o.o., OIB 47826242157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TERMOPEK d.o.o.</izvorni_sadrzaj>
    <derivirana_varijabla naziv="DomainObject.Predmet.ProtustrankaIDrugi_1">TERMOPEK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TERMOPEK d.o.o., OIB 47826242157, Stare Gajnice 7, 10000 Zagreb</izvorni_sadrzaj>
    <derivirana_varijabla naziv="DomainObject.Predmet.ProtustrankaIDrugiAdressOIB_1">TERMOPEK d.o.o., OIB 47826242157, Stare Gajnice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TERMOPEK d.o.o.</item>
    </izvorni_sadrzaj>
    <derivirana_varijabla naziv="DomainObject.Predmet.SudioniciListNaziv_1">
      <item>FINA Regionalni centar Zagreb</item>
      <item>TERMOPEK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TERMOPEK d.o.o., OIB 47826242157, Stare Gajnice 7,10000 Zagreb</item>
    </izvorni_sadrzaj>
    <derivirana_varijabla naziv="DomainObject.Predmet.SudioniciListAdressOIB_1">
      <item>FINA Regionalni centar Zagreb, OIB 85821130368, Trg svibanjskih žrtava 1995. 1,10000 Zagreb</item>
      <item>TERMOPEK d.o.o., OIB 47826242157, Stare Gajnice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47826242157</item>
    </izvorni_sadrzaj>
    <derivirana_varijabla naziv="DomainObject.Predmet.SudioniciListNazivOIB_1">
      <item>, OIB 85821130368</item>
      <item>, OIB 47826242157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778</properties:Characters>
  <properties:Lines>44</properties:Lines>
  <properties:Paragraphs>21</properties:Paragraphs>
  <properties:TotalTime>818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2016-04-19T08:30:00Z</cp:lastPrinted>
  <dcterms:modified xmlns:xsi="http://www.w3.org/2001/XMLSchema-instance" xsi:type="dcterms:W3CDTF">2016-04-19T08:31:00Z</dcterms:modified>
  <cp:revision>378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