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48ec" w14:paraId="ce948e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32845" w:rsidP="00F32845" w:rsidR="00F32845" w:rsidRPr="00F32845">
      <w:pPr>
        <w:spacing w:after="0"/>
        <w:jc w:val="right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ab/>
      </w:r>
      <w:r w:rsidRPr="00F32845">
        <w:rPr>
          <w:rFonts w:cs="Times New Roman" w:eastAsia="Times New Roman"/>
          <w:lang w:eastAsia="hr-HR"/>
        </w:rPr>
        <w:tab/>
      </w:r>
      <w:r w:rsidRPr="00F32845">
        <w:rPr>
          <w:rFonts w:cs="Times New Roman" w:eastAsia="Times New Roman"/>
          <w:lang w:eastAsia="hr-HR"/>
        </w:rPr>
        <w:tab/>
        <w:t xml:space="preserve">  Poslovni broj 3. St-859/2016-17</w:t>
      </w:r>
    </w:p>
    <w:p w:rsidRDefault="00F32845" w:rsidP="00F32845" w:rsidR="00F32845" w:rsidRPr="00F328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2845" w:rsidP="00F32845" w:rsidR="00F32845" w:rsidRPr="00F3284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32845" w:rsidP="00F32845" w:rsidR="00F32845" w:rsidRPr="00F32845">
      <w:pPr>
        <w:spacing w:after="0"/>
        <w:ind w:firstLine="708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>REPUBLIKA HRVATSKA</w:t>
      </w:r>
    </w:p>
    <w:p w:rsidRDefault="00F32845" w:rsidP="00F32845" w:rsidR="00F32845" w:rsidRPr="00F32845">
      <w:pPr>
        <w:spacing w:after="0"/>
        <w:ind w:firstLine="708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>TRGOVAČKI SUD U ZADRU</w:t>
      </w:r>
    </w:p>
    <w:p w:rsidRDefault="00F32845" w:rsidP="00F32845" w:rsidR="00F32845" w:rsidRPr="00F32845">
      <w:pPr>
        <w:spacing w:after="0"/>
        <w:ind w:firstLine="708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>Zadar, Dr. Franje Tuđmana 35</w:t>
      </w:r>
    </w:p>
    <w:p w:rsidRDefault="00F32845" w:rsidP="00F32845" w:rsidR="00F32845" w:rsidRPr="00F328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2845" w:rsidP="00F32845" w:rsidR="00F32845" w:rsidRPr="00F328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2845" w:rsidP="00F32845" w:rsidR="00F32845" w:rsidRPr="00F32845">
      <w:pPr>
        <w:spacing w:after="0"/>
        <w:jc w:val="center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 xml:space="preserve">R E P U B L I K A  H R V A T S K A </w:t>
      </w:r>
    </w:p>
    <w:p w:rsidRDefault="00F32845" w:rsidP="00F32845" w:rsidR="00F32845" w:rsidRPr="00F328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2845" w:rsidP="00F32845" w:rsidR="00F32845" w:rsidRPr="00F32845">
      <w:pPr>
        <w:spacing w:after="0"/>
        <w:jc w:val="center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>R J E Š E NJ E</w:t>
      </w:r>
    </w:p>
    <w:p w:rsidRDefault="00F32845" w:rsidP="00F32845" w:rsidR="00F32845" w:rsidRPr="00F32845">
      <w:pPr>
        <w:spacing w:after="0"/>
        <w:rPr>
          <w:rFonts w:cs="Times New Roman" w:eastAsia="Times New Roman"/>
          <w:lang w:eastAsia="hr-HR"/>
        </w:rPr>
      </w:pPr>
    </w:p>
    <w:p w:rsidRDefault="00F32845" w:rsidP="00F32845" w:rsidR="00F32845" w:rsidRPr="00F3284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Split, Podružnice Zadar, Ivana Danila 4, za otvaranje stečajnog postupka nad dužnikom AURORA ART j.d.o.o. sa sjedištem u Zadru, (Grad Zadar) Put Murvice 81, OIB: 80933230264, zastupanom po Petri </w:t>
      </w:r>
      <w:proofErr w:type="spellStart"/>
      <w:r w:rsidRPr="00F32845">
        <w:rPr>
          <w:rFonts w:cs="Times New Roman" w:eastAsia="Times New Roman"/>
          <w:lang w:eastAsia="hr-HR"/>
        </w:rPr>
        <w:t>Kruneš</w:t>
      </w:r>
      <w:proofErr w:type="spellEnd"/>
      <w:r w:rsidRPr="00F32845">
        <w:rPr>
          <w:rFonts w:cs="Times New Roman" w:eastAsia="Times New Roman"/>
          <w:lang w:eastAsia="hr-HR"/>
        </w:rPr>
        <w:t xml:space="preserve"> iz Zadra, Put Murvice 81, OIB: 13398591146, 13. veljače 2017. </w:t>
      </w:r>
    </w:p>
    <w:p w:rsidRDefault="00F32845" w:rsidP="00F32845" w:rsidR="00F32845" w:rsidRPr="00F328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2845" w:rsidP="00F32845" w:rsidR="00F32845" w:rsidRPr="00F32845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F32845">
        <w:rPr>
          <w:rFonts w:cs="Times New Roman" w:eastAsia="Times New Roman"/>
          <w:lang w:eastAsia="hr-HR" w:val="en-AU"/>
        </w:rPr>
        <w:t>r</w:t>
      </w:r>
      <w:proofErr w:type="gramEnd"/>
      <w:r w:rsidRPr="00F32845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32845">
        <w:rPr>
          <w:rFonts w:cs="Times New Roman" w:eastAsia="Times New Roman"/>
          <w:lang w:eastAsia="hr-HR" w:val="en-AU"/>
        </w:rPr>
        <w:t>i</w:t>
      </w:r>
      <w:proofErr w:type="spellEnd"/>
      <w:r w:rsidRPr="00F32845">
        <w:rPr>
          <w:rFonts w:cs="Times New Roman" w:eastAsia="Times New Roman"/>
          <w:lang w:eastAsia="hr-HR" w:val="en-AU"/>
        </w:rPr>
        <w:t xml:space="preserve"> j e š </w:t>
      </w:r>
      <w:proofErr w:type="spellStart"/>
      <w:r w:rsidRPr="00F32845">
        <w:rPr>
          <w:rFonts w:cs="Times New Roman" w:eastAsia="Times New Roman"/>
          <w:lang w:eastAsia="hr-HR" w:val="en-AU"/>
        </w:rPr>
        <w:t>i</w:t>
      </w:r>
      <w:proofErr w:type="spellEnd"/>
      <w:r w:rsidRPr="00F32845">
        <w:rPr>
          <w:rFonts w:cs="Times New Roman" w:eastAsia="Times New Roman"/>
          <w:lang w:eastAsia="hr-HR" w:val="en-AU"/>
        </w:rPr>
        <w:t xml:space="preserve"> o  j e</w:t>
      </w:r>
    </w:p>
    <w:p w:rsidRDefault="00F32845" w:rsidP="00F32845" w:rsidR="00F32845" w:rsidRPr="00F32845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</w:p>
    <w:p w:rsidRDefault="00F32845" w:rsidP="00F32845" w:rsidR="00F32845" w:rsidRPr="00F328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 w:val="en-AU"/>
        </w:rPr>
        <w:t xml:space="preserve">I. </w:t>
      </w:r>
      <w:r w:rsidRPr="00F32845">
        <w:rPr>
          <w:rFonts w:cs="Times New Roman" w:eastAsia="Times New Roman"/>
          <w:lang w:eastAsia="hr-HR"/>
        </w:rPr>
        <w:t xml:space="preserve">Nalaže se PETRI KRUNEŠ (Petra </w:t>
      </w:r>
      <w:proofErr w:type="spellStart"/>
      <w:r w:rsidRPr="00F32845">
        <w:rPr>
          <w:rFonts w:cs="Times New Roman" w:eastAsia="Times New Roman"/>
          <w:lang w:eastAsia="hr-HR"/>
        </w:rPr>
        <w:t>Kruneš</w:t>
      </w:r>
      <w:proofErr w:type="spellEnd"/>
      <w:r w:rsidRPr="00F32845">
        <w:rPr>
          <w:rFonts w:cs="Times New Roman" w:eastAsia="Times New Roman"/>
          <w:lang w:eastAsia="hr-HR"/>
        </w:rPr>
        <w:t xml:space="preserve">) iz Zadra, Put Murvice 81, OIB: 13398591146, kao direktorici i osobi ovlaštenoj za zastupanje po zakonu uvodno označenog dužnika, u roku od 8 dana od dana primitka ovog rješenja, uplatiti predujam za namirenje troškova stečajnoga postupka u iznosu od 1.000,00 kn (tisuću kuna) na žiro račun ovog suda kod Hrvatske poštanske banke broj: HR4323900011300000857, pozivom na depozitni račun </w:t>
      </w:r>
      <w:proofErr w:type="spellStart"/>
      <w:r w:rsidRPr="00F32845">
        <w:rPr>
          <w:rFonts w:cs="Times New Roman" w:eastAsia="Times New Roman"/>
          <w:lang w:eastAsia="hr-HR"/>
        </w:rPr>
        <w:t>kontovnika</w:t>
      </w:r>
      <w:proofErr w:type="spellEnd"/>
      <w:r w:rsidRPr="00F32845">
        <w:rPr>
          <w:rFonts w:cs="Times New Roman" w:eastAsia="Times New Roman"/>
          <w:lang w:eastAsia="hr-HR"/>
        </w:rPr>
        <w:t xml:space="preserve"> predmeta broj 05 221-859-16, te u istom roku dostaviti u spis dokaz o uplati predujma. </w:t>
      </w:r>
    </w:p>
    <w:p w:rsidRDefault="00F32845" w:rsidP="00F32845" w:rsidR="00F32845" w:rsidRPr="00F328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postupku, Narodne novine broj: 25/13 i 89/14). </w:t>
      </w:r>
    </w:p>
    <w:p w:rsidRDefault="00F32845" w:rsidP="00F32845" w:rsidR="00F32845" w:rsidRPr="00F328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>III. Neiskorišteni iznos predujma iz točke I. izreke ovog rješenja sud će nakon završetka postupka uplatiti u Fond za namirenje troškova stečajnoga postupka.</w:t>
      </w:r>
    </w:p>
    <w:p w:rsidRDefault="00F32845" w:rsidP="00F32845" w:rsidR="00F32845" w:rsidRPr="00F328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2845" w:rsidP="00F32845" w:rsidR="00F32845" w:rsidRPr="00F328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2845" w:rsidP="00F32845" w:rsidR="00F32845" w:rsidRPr="00F32845">
      <w:pPr>
        <w:spacing w:after="0"/>
        <w:jc w:val="center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>Obrazloženje</w:t>
      </w:r>
    </w:p>
    <w:p w:rsidRDefault="00F32845" w:rsidP="00F32845" w:rsidR="00F32845" w:rsidRPr="00F328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2845" w:rsidP="00F32845" w:rsidR="00F32845" w:rsidRPr="00F328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 xml:space="preserve">Postupajući po prijedlogu Financijske agencije za otvaranje stečajnoga postupka nad uvodno označenim dužnikom, rješenjem ovog suda </w:t>
      </w:r>
      <w:proofErr w:type="spellStart"/>
      <w:r w:rsidRPr="00F32845">
        <w:rPr>
          <w:rFonts w:cs="Times New Roman" w:eastAsia="Times New Roman"/>
          <w:lang w:eastAsia="hr-HR"/>
        </w:rPr>
        <w:t>posl</w:t>
      </w:r>
      <w:proofErr w:type="spellEnd"/>
      <w:r w:rsidRPr="00F32845">
        <w:rPr>
          <w:rFonts w:cs="Times New Roman" w:eastAsia="Times New Roman"/>
          <w:lang w:eastAsia="hr-HR"/>
        </w:rPr>
        <w:t xml:space="preserve">. br. gornji od 17. lipnja 2017.  pokrenut je prethodni postupak radi utvrđivanja pretpostavki za otvaranje stečajnoga postupka nad dužnikom.  </w:t>
      </w:r>
    </w:p>
    <w:p w:rsidRDefault="00F32845" w:rsidP="00F32845" w:rsidR="00F32845" w:rsidRPr="00F328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 xml:space="preserve">Na ročištu radi očitovanja o prijedlogu i ročištu radi utvrđivanja pretpostavki za otvaranje stečajnog postupka nad dužnikom od 3. studenog 2016., ovaj sud je utvrdio postojanje stečajnih razloga nesposobnosti za plaćanje i prezaduženosti dužnika za plaćanje </w:t>
      </w:r>
      <w:r w:rsidRPr="00F32845">
        <w:rPr>
          <w:rFonts w:cs="Times New Roman" w:eastAsia="Times New Roman"/>
          <w:lang w:eastAsia="hr-HR"/>
        </w:rPr>
        <w:lastRenderedPageBreak/>
        <w:t xml:space="preserve">svojih dospjelih obveza u iznosu od 2.297,65 kuna zbog kojih je u neprekidnoj blokadi u trajanju od 205 dana, a koja činjenica je utvrđena i izvan ročišta te proizlazi iz potvrde Financijske agencije od 7. veljače 2017. prema kojoj je račun dužnika na dan izdavanja iste u blokadi od 729 dana zbog nepodmirenih obveza u iznosu od 145.624,39 kuna. </w:t>
      </w:r>
    </w:p>
    <w:p w:rsidRDefault="00F32845" w:rsidP="00F32845" w:rsidR="00F32845" w:rsidRPr="00F328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 xml:space="preserve">Odredbom čl. 110. st. 2. Stečajnog zakona ( Narodne novine broj 71/15, dalje u tekstu: SZ) propisano je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dana te da će neiskorišteni iznos predujma nakon završetka postupka sud uplatiti u Fond za namirenje troškova stečajnoga postupka iz čl. 111. SZ-a. </w:t>
      </w:r>
    </w:p>
    <w:p w:rsidRDefault="00F32845" w:rsidP="00F32845" w:rsidR="00F32845" w:rsidRPr="00F32845">
      <w:pPr>
        <w:spacing w:after="0"/>
        <w:jc w:val="both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ab/>
        <w:t xml:space="preserve">S obzirom da u konkretnom slučaju prijedlog za otvaranje stečajnoga postupka nad dužnikom nije podnijela uvodno označena osoba ovlaštena za zastupanje dužnika po zakonu na način i u roku kako je to propisano odredbom čl. 110. st. 2. SZ-a iako su za to bili ispunjeni uvjeti, već Financijska agencija koja je temeljem odredbe čl. 114. st. 3. SZ-a oslobođena od plaćanja predujma, to je  temeljem odredbe čl. 113. st. 1. i 3. SZ-a trebalo donijeti odluku kao u točki I. i II., a temeljem odredbe čl. 113. st. 2. kao u točki III.  izreke ovog rješenja. </w:t>
      </w:r>
    </w:p>
    <w:p w:rsidRDefault="00F32845" w:rsidP="00F32845" w:rsidR="00F32845" w:rsidRPr="00F3284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32845" w:rsidP="00F32845" w:rsidR="00F32845" w:rsidRPr="00F328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2845" w:rsidP="00F32845" w:rsidR="00F32845" w:rsidRPr="00F328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2845" w:rsidP="00F32845" w:rsidR="00F32845" w:rsidRPr="00F32845">
      <w:pPr>
        <w:spacing w:after="0"/>
        <w:jc w:val="center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 xml:space="preserve">U Zadru 13. veljače 2017. </w:t>
      </w:r>
    </w:p>
    <w:p w:rsidRDefault="00F32845" w:rsidP="00F32845" w:rsidR="00F32845" w:rsidRPr="00F328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2845" w:rsidP="00F32845" w:rsidR="00F32845" w:rsidRPr="00F3284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32845" w:rsidP="00F32845" w:rsidR="00F32845" w:rsidRPr="00F3284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bookmarkStart w:name="_GoBack" w:id="0"/>
      <w:r w:rsidRPr="00F32845">
        <w:rPr>
          <w:rFonts w:cs="Times New Roman" w:eastAsia="Times New Roman"/>
          <w:lang w:eastAsia="hr-HR"/>
        </w:rPr>
        <w:t xml:space="preserve">                                         Sutkinja</w:t>
      </w:r>
    </w:p>
    <w:p w:rsidRDefault="00F32845" w:rsidP="00F32845" w:rsidR="00F32845" w:rsidRPr="00F3284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>Tina Grgas</w:t>
      </w:r>
    </w:p>
    <w:bookmarkEnd w:id="0"/>
    <w:p w:rsidRDefault="00F32845" w:rsidP="00F32845" w:rsidR="00F32845" w:rsidRPr="00F32845">
      <w:pPr>
        <w:spacing w:after="0"/>
        <w:jc w:val="right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ab/>
      </w:r>
      <w:r w:rsidRPr="00F32845">
        <w:rPr>
          <w:rFonts w:cs="Times New Roman" w:eastAsia="Times New Roman"/>
          <w:lang w:eastAsia="hr-HR"/>
        </w:rPr>
        <w:tab/>
      </w:r>
      <w:r w:rsidRPr="00F32845">
        <w:rPr>
          <w:rFonts w:cs="Times New Roman" w:eastAsia="Times New Roman"/>
          <w:lang w:eastAsia="hr-HR"/>
        </w:rPr>
        <w:tab/>
      </w:r>
      <w:r w:rsidRPr="00F32845">
        <w:rPr>
          <w:rFonts w:cs="Times New Roman" w:eastAsia="Times New Roman"/>
          <w:lang w:eastAsia="hr-HR"/>
        </w:rPr>
        <w:tab/>
      </w:r>
      <w:r w:rsidRPr="00F32845">
        <w:rPr>
          <w:rFonts w:cs="Times New Roman" w:eastAsia="Times New Roman"/>
          <w:lang w:eastAsia="hr-HR"/>
        </w:rPr>
        <w:tab/>
      </w:r>
      <w:r w:rsidRPr="00F32845">
        <w:rPr>
          <w:rFonts w:cs="Times New Roman" w:eastAsia="Times New Roman"/>
          <w:lang w:eastAsia="hr-HR"/>
        </w:rPr>
        <w:tab/>
      </w:r>
      <w:r w:rsidRPr="00F32845">
        <w:rPr>
          <w:rFonts w:cs="Times New Roman" w:eastAsia="Times New Roman"/>
          <w:lang w:eastAsia="hr-HR"/>
        </w:rPr>
        <w:tab/>
      </w:r>
      <w:r w:rsidRPr="00F32845">
        <w:rPr>
          <w:rFonts w:cs="Times New Roman" w:eastAsia="Times New Roman"/>
          <w:lang w:eastAsia="hr-HR"/>
        </w:rPr>
        <w:tab/>
      </w:r>
    </w:p>
    <w:p w:rsidRDefault="00F32845" w:rsidP="00F32845" w:rsidR="00F32845" w:rsidRPr="00F328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2845" w:rsidP="00F32845" w:rsidR="00F32845" w:rsidRPr="00F328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 xml:space="preserve">UPUTA O PRAVNOM LIJEKU: </w:t>
      </w:r>
    </w:p>
    <w:p w:rsidRDefault="00F32845" w:rsidP="00F32845" w:rsidR="00F32845" w:rsidRPr="00F328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 xml:space="preserve">Protiv ovog rješenja dopušteno je izjaviti žalbu ovom sudu u roku od 8 dana od dana dostave prijepisa rješenja pozivom na gornji poslovni broj u tri istovjetna primjerka. O žalbi odlučuje Visoki trgovački sud Republike Hrvatske u Zagrebu. </w:t>
      </w:r>
    </w:p>
    <w:p w:rsidRDefault="00F32845" w:rsidP="00F32845" w:rsidR="00F32845" w:rsidRPr="00F32845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F32845" w:rsidP="00F32845" w:rsidR="00F32845" w:rsidRPr="00F328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>DNA:</w:t>
      </w:r>
    </w:p>
    <w:p w:rsidRDefault="00F32845" w:rsidP="00F32845" w:rsidR="00F32845" w:rsidRPr="00F328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F32845">
        <w:rPr>
          <w:rFonts w:cs="Times New Roman" w:eastAsia="Times New Roman"/>
          <w:lang w:eastAsia="hr-HR"/>
        </w:rPr>
        <w:t>Zz</w:t>
      </w:r>
      <w:proofErr w:type="spellEnd"/>
      <w:r w:rsidRPr="00F32845">
        <w:rPr>
          <w:rFonts w:cs="Times New Roman" w:eastAsia="Times New Roman"/>
          <w:lang w:eastAsia="hr-HR"/>
        </w:rPr>
        <w:t xml:space="preserve"> dužnika  </w:t>
      </w:r>
    </w:p>
    <w:p w:rsidRDefault="00F32845" w:rsidP="00F32845" w:rsidR="00F32845" w:rsidRPr="00F328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2845">
        <w:rPr>
          <w:rFonts w:cs="Times New Roman" w:eastAsia="Times New Roman"/>
          <w:lang w:eastAsia="hr-HR"/>
        </w:rPr>
        <w:t>Na znanje računovodstvu ovog suda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154" w:rsidP="00537B78" w:rsidR="009A7154">
      <w:r>
        <w:separator/>
      </w:r>
    </w:p>
  </w:endnote>
  <w:endnote w:id="0" w:type="continuationSeparator">
    <w:p w:rsidRDefault="009A7154" w:rsidP="00537B78" w:rsidR="009A7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154" w:rsidP="00537B78" w:rsidR="009A7154">
      <w:r>
        <w:separator/>
      </w:r>
    </w:p>
  </w:footnote>
  <w:footnote w:id="0" w:type="continuationSeparator">
    <w:p w:rsidRDefault="009A7154" w:rsidP="00537B78" w:rsidR="009A71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154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2845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914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St-859/2016-17</izvorni_sadrzaj>
    <derivirana_varijabla naziv="DomainObject.Oznaka_1">St-859/2016-17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ART j.d.o.o. za ugostiteljstvo i usluge</izvorni_sadrzaj>
    <derivirana_varijabla naziv="DomainObject.Predmet.ProtustrankaFormated_1">  AURORA ART j.d.o.o. za ugostiteljstvo i usluge</derivirana_varijabla>
  </DomainObject.Predmet.ProtustrankaFormated>
  <DomainObject.Predmet.ProtustrankaFormatedOIB>
    <izvorni_sadrzaj>  AURORA ART j.d.o.o. za ugostiteljstvo i usluge, OIB 80933230264</izvorni_sadrzaj>
    <derivirana_varijabla naziv="DomainObject.Predmet.ProtustrankaFormatedOIB_1">  AURORA ART j.d.o.o. za ugostiteljstvo i usluge, OIB 80933230264</derivirana_varijabla>
  </DomainObject.Predmet.ProtustrankaFormatedOIB>
  <DomainObject.Predmet.ProtustrankaFormatedWithAdress>
    <izvorni_sadrzaj> AURORA ART j.d.o.o. za ugostiteljstvo i usluge, Put Murvice 81, 23000 Zadar</izvorni_sadrzaj>
    <derivirana_varijabla naziv="DomainObject.Predmet.ProtustrankaFormatedWithAdress_1"> AURORA ART j.d.o.o. za ugostiteljstvo i usluge, Put Murvice 81, 23000 Zadar</derivirana_varijabla>
  </DomainObject.Predmet.ProtustrankaFormatedWithAdress>
  <DomainObject.Predmet.ProtustrankaFormatedWithAdressOIB>
    <izvorni_sadrzaj> AURORA ART j.d.o.o. za ugostiteljstvo i usluge, OIB 80933230264, Put Murvice 81, 23000 Zadar</izvorni_sadrzaj>
    <derivirana_varijabla naziv="DomainObject.Predmet.ProtustrankaFormatedWithAdressOIB_1"> AURORA ART j.d.o.o. za ugostiteljstvo i usluge, OIB 80933230264, Put Murvice 81, 23000 Zadar</derivirana_varijabla>
  </DomainObject.Predmet.ProtustrankaFormatedWithAdressOIB>
  <DomainObject.Predmet.ProtustrankaWithAdress>
    <izvorni_sadrzaj>AURORA ART j.d.o.o. za ugostiteljstvo i usluge Put Murvice 81, 23000 Zadar</izvorni_sadrzaj>
    <derivirana_varijabla naziv="DomainObject.Predmet.ProtustrankaWithAdress_1">AURORA ART j.d.o.o. za ugostiteljstvo i usluge Put Murvice 81, 23000 Zadar</derivirana_varijabla>
  </DomainObject.Predmet.ProtustrankaWithAdress>
  <DomainObject.Predmet.ProtustrankaWithAdressOIB>
    <izvorni_sadrzaj>AURORA ART j.d.o.o. za ugostiteljstvo i usluge, OIB 80933230264, Put Murvice 81, 23000 Zadar</izvorni_sadrzaj>
    <derivirana_varijabla naziv="DomainObject.Predmet.ProtustrankaWithAdressOIB_1">AURORA ART j.d.o.o. za ugostiteljstvo i usluge, OIB 80933230264, Put Murvice 81, 23000 Zadar</derivirana_varijabla>
  </DomainObject.Predmet.ProtustrankaWithAdressOIB>
  <DomainObject.Predmet.ProtustrankaNazivFormated>
    <izvorni_sadrzaj>AURORA ART j.d.o.o. za ugostiteljstvo i usluge</izvorni_sadrzaj>
    <derivirana_varijabla naziv="DomainObject.Predmet.ProtustrankaNazivFormated_1">AURORA ART j.d.o.o. za ugostiteljstvo i usluge</derivirana_varijabla>
  </DomainObject.Predmet.ProtustrankaNazivFormated>
  <DomainObject.Predmet.ProtustrankaNazivFormatedOIB>
    <izvorni_sadrzaj>AURORA ART j.d.o.o. za ugostiteljstvo i usluge, OIB 80933230264</izvorni_sadrzaj>
    <derivirana_varijabla naziv="DomainObject.Predmet.ProtustrankaNazivFormatedOIB_1">AURORA ART j.d.o.o. za ugostiteljstvo i usluge, OIB 80933230264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Petra Kruneš</izvorni_sadrzaj>
    <derivirana_varijabla naziv="DomainObject.Predmet.StrankaFormated_1">  Financijska agencija; Petra Kruneš</derivirana_varijabla>
  </DomainObject.Predmet.StrankaFormated>
  <DomainObject.Predmet.StrankaFormatedOIB>
    <izvorni_sadrzaj>  Financijska agencija, OIB 85821130368; Petra Kruneš, OIB 13398591146</izvorni_sadrzaj>
    <derivirana_varijabla naziv="DomainObject.Predmet.StrankaFormatedOIB_1">  Financijska agencija, OIB 85821130368; Petra Kruneš, OIB 13398591146</derivirana_varijabla>
  </DomainObject.Predmet.StrankaFormatedOIB>
  <DomainObject.Predmet.StrankaFormatedWithAdress>
    <izvorni_sadrzaj> Financijska agencija, Ivana Danila 4, 23000 Zadar; Petra Kruneš, Put Murvice 81, 23000 Zadar</izvorni_sadrzaj>
    <derivirana_varijabla naziv="DomainObject.Predmet.StrankaFormatedWithAdress_1"> Financijska agencija, Ivana Danila 4, 23000 Zadar; Petra Kruneš, Put Murvice 81, 23000 Zadar</derivirana_varijabla>
  </DomainObject.Predmet.StrankaFormatedWithAdress>
  <DomainObject.Predmet.StrankaFormatedWithAdressOIB>
    <izvorni_sadrzaj> Financijska agencija, OIB 85821130368, Ivana Danila 4, 23000 Zadar; Petra Kruneš, OIB 13398591146, Put Murvice 81, 23000 Zadar</izvorni_sadrzaj>
    <derivirana_varijabla naziv="DomainObject.Predmet.StrankaFormatedWithAdressOIB_1"> Financijska agencija, OIB 85821130368, Ivana Danila 4, 23000 Zadar; Petra Kruneš, OIB 13398591146, Put Murvice 81, 23000 Zadar</derivirana_varijabla>
  </DomainObject.Predmet.StrankaFormatedWithAdressOIB>
  <DomainObject.Predmet.StrankaWithAdress>
    <izvorni_sadrzaj>Financijska agencija Ivana Danila 4,23000 Zadar,Petra Kruneš Put Murvice 81,23000 Zadar</izvorni_sadrzaj>
    <derivirana_varijabla naziv="DomainObject.Predmet.StrankaWithAdress_1">Financijska agencija Ivana Danila 4,23000 Zadar,Petra Kruneš Put Murvice 81,23000 Zadar</derivirana_varijabla>
  </DomainObject.Predmet.StrankaWithAdress>
  <DomainObject.Predmet.StrankaWithAdressOIB>
    <izvorni_sadrzaj>Financijska agencija, OIB 85821130368, Ivana Danila 4,23000 Zadar,Petra Kruneš, OIB 13398591146, Put Murvice 81,23000 Zadar</izvorni_sadrzaj>
    <derivirana_varijabla naziv="DomainObject.Predmet.StrankaWithAdressOIB_1">Financijska agencija, OIB 85821130368, Ivana Danila 4,23000 Zadar,Petra Kruneš, OIB 13398591146, Put Murvice 81,23000 Zadar</derivirana_varijabla>
  </DomainObject.Predmet.StrankaWithAdressOIB>
  <DomainObject.Predmet.StrankaNazivFormated>
    <izvorni_sadrzaj>Financijska agencija,Petra Kruneš</izvorni_sadrzaj>
    <derivirana_varijabla naziv="DomainObject.Predmet.StrankaNazivFormated_1">Financijska agencija,Petra Kruneš</derivirana_varijabla>
  </DomainObject.Predmet.StrankaNazivFormated>
  <DomainObject.Predmet.StrankaNazivFormatedOIB>
    <izvorni_sadrzaj>Financijska agencija, OIB 85821130368,Petra Kruneš, OIB 13398591146</izvorni_sadrzaj>
    <derivirana_varijabla naziv="DomainObject.Predmet.StrankaNazivFormatedOIB_1">Financijska agencija, OIB 85821130368,Petra Kruneš, OIB 13398591146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2297.65</izvorni_sadrzaj>
    <derivirana_varijabla naziv="DomainObject.Predmet.TrenutnaVrijednost_1">2297.65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Petra Kruneš</item>
    </izvorni_sadrzaj>
    <derivirana_varijabla naziv="DomainObject.Predmet.StrankaListFormated_1">
      <item>Financijska agencija</item>
      <item>Petra Kruneš</item>
    </derivirana_varijabla>
  </DomainObject.Predmet.StrankaListFormated>
  <DomainObject.Predmet.StrankaListFormatedOIB>
    <izvorni_sadrzaj>
      <item>Financijska agencija, OIB 85821130368</item>
      <item>Petra Kruneš, OIB 13398591146</item>
    </izvorni_sadrzaj>
    <derivirana_varijabla naziv="DomainObject.Predmet.StrankaListFormatedOIB_1">
      <item>Financijska agencija, OIB 85821130368</item>
      <item>Petra Kruneš, OIB 13398591146</item>
    </derivirana_varijabla>
  </DomainObject.Predmet.StrankaListFormatedOIB>
  <DomainObject.Predmet.StrankaListFormatedWithAdress>
    <izvorni_sadrzaj>
      <item>Financijska agencija, Ivana Danila 4, 23000 Zadar</item>
      <item>Petra Kruneš, Put Murvice 81, 23000 Zadar</item>
    </izvorni_sadrzaj>
    <derivirana_varijabla naziv="DomainObject.Predmet.StrankaListFormatedWithAdress_1">
      <item>Financijska agencija, Ivana Danila 4, 23000 Zadar</item>
      <item>Petra Kruneš, Put Murvice 81,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Petra Kruneš, OIB 13398591146, Put Murvice 81, 23000 Zadar</item>
    </izvorni_sadrzaj>
    <derivirana_varijabla naziv="DomainObject.Predmet.StrankaListFormatedWithAdressOIB_1">
      <item>Financijska agencija, OIB 85821130368, Ivana Danila 4, 23000 Zadar</item>
      <item>Petra Kruneš, OIB 13398591146, Put Murvice 81, 23000 Zadar</item>
    </derivirana_varijabla>
  </DomainObject.Predmet.StrankaListFormatedWithAdressOIB>
  <DomainObject.Predmet.StrankaListNazivFormated>
    <izvorni_sadrzaj>
      <item>Financijska agencija</item>
      <item>Petra Kruneš</item>
    </izvorni_sadrzaj>
    <derivirana_varijabla naziv="DomainObject.Predmet.StrankaListNazivFormated_1">
      <item>Financijska agencija</item>
      <item>Petra Kruneš</item>
    </derivirana_varijabla>
  </DomainObject.Predmet.StrankaListNazivFormated>
  <DomainObject.Predmet.StrankaListNazivFormatedOIB>
    <izvorni_sadrzaj>
      <item>Financijska agencija, OIB 85821130368</item>
      <item>Petra Kruneš, OIB 13398591146</item>
    </izvorni_sadrzaj>
    <derivirana_varijabla naziv="DomainObject.Predmet.StrankaListNazivFormatedOIB_1">
      <item>Financijska agencija, OIB 85821130368</item>
      <item>Petra Kruneš, OIB 13398591146</item>
    </derivirana_varijabla>
  </DomainObject.Predmet.StrankaListNazivFormatedOIB>
  <DomainObject.Predmet.ProtuStrankaListFormated>
    <izvorni_sadrzaj>
      <item>AURORA ART j.d.o.o. za ugostiteljstvo i usluge</item>
    </izvorni_sadrzaj>
    <derivirana_varijabla naziv="DomainObject.Predmet.ProtuStrankaListFormated_1">
      <item>AURORA ART j.d.o.o. za ugostiteljstvo i usluge</item>
    </derivirana_varijabla>
  </DomainObject.Predmet.ProtuStrankaListFormated>
  <DomainObject.Predmet.ProtuStrankaListFormatedOIB>
    <izvorni_sadrzaj>
      <item>AURORA ART j.d.o.o. za ugostiteljstvo i usluge, OIB 80933230264</item>
    </izvorni_sadrzaj>
    <derivirana_varijabla naziv="DomainObject.Predmet.ProtuStrankaListFormatedOIB_1">
      <item>AURORA ART j.d.o.o. za ugostiteljstvo i usluge, OIB 80933230264</item>
    </derivirana_varijabla>
  </DomainObject.Predmet.ProtuStrankaListFormatedOIB>
  <DomainObject.Predmet.ProtuStrankaListFormatedWithAdress>
    <izvorni_sadrzaj>
      <item>AURORA ART j.d.o.o. za ugostiteljstvo i usluge, Put Murvice 81, 23000 Zadar</item>
    </izvorni_sadrzaj>
    <derivirana_varijabla naziv="DomainObject.Predmet.ProtuStrankaListFormatedWithAdress_1">
      <item>AURORA ART j.d.o.o. za ugostiteljstvo i usluge, Put Murvice 81, 23000 Zadar</item>
    </derivirana_varijabla>
  </DomainObject.Predmet.ProtuStrankaListFormatedWithAdress>
  <DomainObject.Predmet.ProtuStrankaListFormatedWithAdressOIB>
    <izvorni_sadrzaj>
      <item>AURORA ART j.d.o.o. za ugostiteljstvo i usluge, OIB 80933230264, Put Murvice 81, 23000 Zadar</item>
    </izvorni_sadrzaj>
    <derivirana_varijabla naziv="DomainObject.Predmet.ProtuStrankaListFormatedWithAdressOIB_1">
      <item>AURORA ART j.d.o.o. za ugostiteljstvo i usluge, OIB 80933230264, Put Murvice 81, 23000 Zadar</item>
    </derivirana_varijabla>
  </DomainObject.Predmet.ProtuStrankaListFormatedWithAdressOIB>
  <DomainObject.Predmet.ProtuStrankaListNazivFormated>
    <izvorni_sadrzaj>
      <item>AURORA ART j.d.o.o. za ugostiteljstvo i usluge</item>
    </izvorni_sadrzaj>
    <derivirana_varijabla naziv="DomainObject.Predmet.ProtuStrankaListNazivFormated_1">
      <item>AURORA ART j.d.o.o. za ugostiteljstvo i usluge</item>
    </derivirana_varijabla>
  </DomainObject.Predmet.ProtuStrankaListNazivFormated>
  <DomainObject.Predmet.ProtuStrankaListNazivFormatedOIB>
    <izvorni_sadrzaj>
      <item>AURORA ART j.d.o.o. za ugostiteljstvo i usluge, OIB 80933230264</item>
    </izvorni_sadrzaj>
    <derivirana_varijabla naziv="DomainObject.Predmet.ProtuStrankaListNazivFormatedOIB_1">
      <item>AURORA ART j.d.o.o. za ugostiteljstvo i usluge, OIB 80933230264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St-859/2016-17</izvorni_sadrzaj>
    <derivirana_varijabla naziv="DomainObject.PoslovniBrojDokumenta_1">St-859/2016-17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AURORA ART j.d.o.o. za ugostiteljstvo i usluge</izvorni_sadrzaj>
    <derivirana_varijabla naziv="DomainObject.Predmet.ProtustrankaIDrugi_1">AURORA ART j.d.o.o. za ugostiteljstvo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AURORA ART j.d.o.o. za ugostiteljstvo i usluge, OIB 80933230264, Put Murvice 81, 23000 Zadar</izvorni_sadrzaj>
    <derivirana_varijabla naziv="DomainObject.Predmet.ProtustrankaIDrugiAdressOIB_1">AURORA ART j.d.o.o. za ugostiteljstvo i usluge, OIB 80933230264, Put Murvice 81,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AURORA ART j.d.o.o. za ugostiteljstvo i usluge</item>
      <item>Petra Kruneš</item>
    </izvorni_sadrzaj>
    <derivirana_varijabla naziv="DomainObject.Predmet.SudioniciListNaziv_1">
      <item>Financijska agencija</item>
      <item>AURORA ART j.d.o.o. za ugostiteljstvo i usluge</item>
      <item>Petra Kruneš</item>
    </derivirana_varijabla>
  </DomainObject.Predmet.SudioniciListNaziv>
  <DomainObject.Predmet.SudioniciListAdressOIB>
    <izvorni_sadrzaj>
      <item>Financijska agencija, OIB 85821130368, Ivana Danila 4,23000 Zadar</item>
      <item>AURORA ART j.d.o.o. za ugostiteljstvo i usluge, OIB 80933230264, Put Murvice 81,23000 Zadar</item>
      <item>Petra Kruneš, OIB 13398591146, Put Murvice 81,23000 Zadar</item>
    </izvorni_sadrzaj>
    <derivirana_varijabla naziv="DomainObject.Predmet.SudioniciListAdressOIB_1">
      <item>Financijska agencija, OIB 85821130368, Ivana Danila 4,23000 Zadar</item>
      <item>AURORA ART j.d.o.o. za ugostiteljstvo i usluge, OIB 80933230264, Put Murvice 81,23000 Zadar</item>
      <item>Petra Kruneš, OIB 13398591146, Put Murvice 81,23000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C2F603-F405-4AA0-8907-B90FC23B7B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3444</properties:Characters>
  <properties:Lines>87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2017-02-13T11:37:00Z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St-859/2016-17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