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07a8" w14:paraId="0f407a8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B42A68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B36977" w:rsidP="00B36977" w:rsidR="00B36977">
      <w:pPr>
        <w:spacing w:after="0"/>
        <w:jc w:val="right"/>
      </w:pPr>
    </w:p>
    <w:p w:rsidRDefault="001B0962" w:rsidP="00B36977" w:rsidR="001B0962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1B0962">
        <w:t>DAVORIN KRALJ d.o.o. za trgovinu i zastupanje u poslovima trgovine, OIB 42848882246, Varaždin, F. Supila 50/a</w:t>
      </w:r>
      <w:r>
        <w:t xml:space="preserve">, dana </w:t>
      </w:r>
      <w:r w:rsidR="001B0962">
        <w:t>10. ožujka</w:t>
      </w:r>
      <w:r>
        <w:rPr>
          <w:color w:val="FFC000"/>
        </w:rPr>
        <w:t xml:space="preserve"> </w:t>
      </w:r>
      <w:r>
        <w:t>2016. godine temeljem čl. 430</w:t>
      </w:r>
      <w:r w:rsidR="001B0962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1B0962">
        <w:t>DAVORIN KRALJ d.o.o. za trgovinu i zastupanje u poslovima trgovine, OIB 42848882246, Varaždin, F. Supila 50/a</w:t>
      </w:r>
      <w:r>
        <w:t xml:space="preserve">, iznosi </w:t>
      </w:r>
      <w:r w:rsidR="001B0962">
        <w:t>1.032.461,52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direktor dužnika, </w:t>
      </w:r>
      <w:r w:rsidR="001B0962">
        <w:t>Davorin Kralj</w:t>
      </w:r>
      <w:r>
        <w:t xml:space="preserve">, OIB </w:t>
      </w:r>
      <w:r w:rsidR="001B0962">
        <w:t>11653382568, Varaždin, Mali plac 1/B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se </w:t>
      </w:r>
      <w:r w:rsidRPr="001B0962">
        <w:t>direktor</w:t>
      </w:r>
      <w:r>
        <w:rPr>
          <w:color w:themeShade="BF" w:themeColor="accent6" w:val="E36C0A"/>
        </w:rPr>
        <w:t xml:space="preserve">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1B0962">
        <w:t>10. ožujka</w:t>
      </w:r>
      <w:r>
        <w:t xml:space="preserve"> 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1B0962" w:rsidR="0059079A" w:rsidRPr="001B096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1B0962">
        <w:t>, v.r.</w:t>
      </w:r>
    </w:p>
    <w:sectPr w:rsidSect="001B0962" w:rsidR="0059079A" w:rsidRPr="001B0962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672" w:rsidP="00537B78" w:rsidR="00CB2672">
      <w:r>
        <w:separator/>
      </w:r>
    </w:p>
  </w:endnote>
  <w:endnote w:id="0" w:type="continuationSeparator">
    <w:p w:rsidRDefault="00CB2672" w:rsidP="00537B78" w:rsidR="00CB2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672" w:rsidP="00537B78" w:rsidR="00CB2672">
      <w:r>
        <w:separator/>
      </w:r>
    </w:p>
  </w:footnote>
  <w:footnote w:id="0" w:type="continuationSeparator">
    <w:p w:rsidRDefault="00CB2672" w:rsidP="00537B78" w:rsidR="00CB26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>Poslovni broj</w:t>
    </w:r>
    <w:r w:rsidRPr="001B0962">
      <w:t xml:space="preserve">: </w:t>
    </w:r>
    <w:r w:rsidR="001B0962" w:rsidRPr="001B0962">
      <w:t>ST-340/16-3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962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A6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KRALJ d.o.o. za trgovinu i zastupanje u poslovima trgovine</izvorni_sadrzaj>
    <derivirana_varijabla naziv="DomainObject.Predmet.ProtustrankaFormated_1">  DAVORIN KRALJ d.o.o. za trgovinu i zastupanje u poslovima trgovine</derivirana_varijabla>
  </DomainObject.Predmet.ProtustrankaFormated>
  <DomainObject.Predmet.ProtustrankaFormatedOIB>
    <izvorni_sadrzaj>  DAVORIN KRALJ d.o.o. za trgovinu i zastupanje u poslovima trgovine, OIB 42848882246</izvorni_sadrzaj>
    <derivirana_varijabla naziv="DomainObject.Predmet.ProtustrankaFormatedOIB_1">  DAVORIN KRALJ d.o.o. za trgovinu i zastupanje u poslovima trgovine, OIB 42848882246</derivirana_varijabla>
  </DomainObject.Predmet.ProtustrankaFormatedOIB>
  <DomainObject.Predmet.ProtustrankaFormatedWithAdress>
    <izvorni_sadrzaj> DAVORIN KRALJ d.o.o. za trgovinu i zastupanje u poslovima trgovine, F. Supila 50/a, 42000 Varaždin</izvorni_sadrzaj>
    <derivirana_varijabla naziv="DomainObject.Predmet.ProtustrankaFormatedWithAdress_1"> DAVORIN KRALJ d.o.o. za trgovinu i zastupanje u poslovima trgovine, F. Supila 50/a, 42000 Varaždin</derivirana_varijabla>
  </DomainObject.Predmet.ProtustrankaFormatedWithAdress>
  <DomainObject.Predmet.ProtustrankaFormatedWithAdressOIB>
    <izvorni_sadrzaj> DAVORIN KRALJ d.o.o. za trgovinu i zastupanje u poslovima trgovine, OIB 42848882246, F. Supila 50/a, 42000 Varaždin</izvorni_sadrzaj>
    <derivirana_varijabla naziv="DomainObject.Predmet.ProtustrankaFormatedWithAdressOIB_1"> DAVORIN KRALJ d.o.o. za trgovinu i zastupanje u poslovima trgovine, OIB 42848882246, F. Supila 50/a, 42000 Varaždin</derivirana_varijabla>
  </DomainObject.Predmet.ProtustrankaFormatedWithAdressOIB>
  <DomainObject.Predmet.ProtustrankaWithAdress>
    <izvorni_sadrzaj>DAVORIN KRALJ d.o.o. za trgovinu i zastupanje u poslovima trgovine F. Supila 50/a, 42000 Varaždin</izvorni_sadrzaj>
    <derivirana_varijabla naziv="DomainObject.Predmet.ProtustrankaWithAdress_1">DAVORIN KRALJ d.o.o. za trgovinu i zastupanje u poslovima trgovine F. Supila 50/a, 42000 Varaždin</derivirana_varijabla>
  </DomainObject.Predmet.ProtustrankaWithAdress>
  <DomainObject.Predmet.ProtustrankaWithAdressOIB>
    <izvorni_sadrzaj>DAVORIN KRALJ d.o.o. za trgovinu i zastupanje u poslovima trgovine, OIB 42848882246, F. Supila 50/a, 42000 Varaždin</izvorni_sadrzaj>
    <derivirana_varijabla naziv="DomainObject.Predmet.ProtustrankaWithAdressOIB_1">DAVORIN KRALJ d.o.o. za trgovinu i zastupanje u poslovima trgovine, OIB 42848882246, F. Supila 50/a, 42000 Varaždin</derivirana_varijabla>
  </DomainObject.Predmet.ProtustrankaWithAdressOIB>
  <DomainObject.Predmet.ProtustrankaNazivFormated>
    <izvorni_sadrzaj>DAVORIN KRALJ d.o.o. za trgovinu i zastupanje u poslovima trgovine</izvorni_sadrzaj>
    <derivirana_varijabla naziv="DomainObject.Predmet.ProtustrankaNazivFormated_1">DAVORIN KRALJ d.o.o. za trgovinu i zastupanje u poslovima trgovine</derivirana_varijabla>
  </DomainObject.Predmet.ProtustrankaNazivFormated>
  <DomainObject.Predmet.ProtustrankaNazivFormatedOIB>
    <izvorni_sadrzaj>DAVORIN KRALJ d.o.o. za trgovinu i zastupanje u poslovima trgovine, OIB 42848882246</izvorni_sadrzaj>
    <derivirana_varijabla naziv="DomainObject.Predmet.ProtustrankaNazivFormatedOIB_1">DAVORIN KRALJ d.o.o. za trgovinu i zastupanje u poslovima trgovine,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1032461.52</izvorni_sadrzaj>
    <derivirana_varijabla naziv="DomainObject.Predmet.TrenutnaVrijednost_1">1032461.52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DAVORIN KRALJ d.o.o. za trgovinu i zastupanje u poslovima trgovine</item>
    </izvorni_sadrzaj>
    <derivirana_varijabla naziv="DomainObject.Predmet.ProtuStrankaListFormated_1">
      <item>DAVORIN KRALJ d.o.o. za trgovinu i zastupanje u poslovima trgovine</item>
    </derivirana_varijabla>
  </DomainObject.Predmet.ProtuStrankaListFormated>
  <DomainObject.Predmet.ProtuStrankaListFormatedOIB>
    <izvorni_sadrzaj>
      <item>DAVORIN KRALJ d.o.o. za trgovinu i zastupanje u poslovima trgovine, OIB 42848882246</item>
    </izvorni_sadrzaj>
    <derivirana_varijabla naziv="DomainObject.Predmet.ProtuStrankaListFormatedOIB_1">
      <item>DAVORIN KRALJ d.o.o. za trgovinu i zastupanje u poslovima trgovine, OIB 42848882246</item>
    </derivirana_varijabla>
  </DomainObject.Predmet.ProtuStrankaListFormatedOIB>
  <DomainObject.Predmet.ProtuStrankaListFormatedWithAdress>
    <izvorni_sadrzaj>
      <item>DAVORIN KRALJ d.o.o. za trgovinu i zastupanje u poslovima trgovine, F. Supila 50/a, 42000 Varaždin</item>
    </izvorni_sadrzaj>
    <derivirana_varijabla naziv="DomainObject.Predmet.ProtuStrankaListFormatedWithAdress_1">
      <item>DAVORIN KRALJ d.o.o. za trgovinu i zastupanje u poslovima trgovine,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trgovine, OIB 42848882246, F. Supila 50/a, 42000 Varaždin</item>
    </izvorni_sadrzaj>
    <derivirana_varijabla naziv="DomainObject.Predmet.ProtuStrankaListFormatedWithAdressOIB_1">
      <item>DAVORIN KRALJ d.o.o. za trgovinu i zastupanje u poslovima trgovine,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</item>
    </izvorni_sadrzaj>
    <derivirana_varijabla naziv="DomainObject.Predmet.ProtuStrankaListNazivFormated_1">
      <item>DAVORIN KRALJ d.o.o. za trgovinu i zastupanje u poslovima trgovine</item>
    </derivirana_varijabla>
  </DomainObject.Predmet.ProtuStrankaListNazivFormated>
  <DomainObject.Predmet.ProtuStrankaListNazivFormatedOIB>
    <izvorni_sadrzaj>
      <item>DAVORIN KRALJ d.o.o. za trgovinu i zastupanje u poslovima trgovine, OIB 42848882246</item>
    </izvorni_sadrzaj>
    <derivirana_varijabla naziv="DomainObject.Predmet.ProtuStrankaListNazivFormatedOIB_1">
      <item>DAVORIN KRALJ d.o.o. za trgovinu i zastupanje u poslovima trgovine, OIB 42848882246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DAVORIN KRALJ d.o.o. za trgovinu i zastupanje u poslovima trgovine</izvorni_sadrzaj>
    <derivirana_varijabla naziv="DomainObject.Predmet.ProtustrankaIDrugi_1">DAVORIN KRALJ d.o.o. za trgovinu i zastupanje u poslovima trgovine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DAVORIN KRALJ d.o.o. za trgovinu i zastupanje u poslovima trgovine, OIB 42848882246, F. Supila 50/a, 42000 Varaždin</izvorni_sadrzaj>
    <derivirana_varijabla naziv="DomainObject.Predmet.ProtustrankaIDrugiAdressOIB_1">DAVORIN KRALJ d.o.o. za trgovinu i zastupanje u poslovima trgovine,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DAVORIN KRALJ d.o.o. za trgovinu i zastupanje u poslovima trgovine</item>
      <item>Sudski registar</item>
    </izvorni_sadrzaj>
    <derivirana_varijabla naziv="DomainObject.Predmet.SudioniciListNaziv_1">
      <item>Financijska agencija</item>
      <item>DAVORIN KRALJ d.o.o. za trgovinu i zastupanje u poslovima trgovine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DAVORIN KRALJ d.o.o. za trgovinu i zastupanje u poslovima trgovine, OIB 42848882246, F. Supila 50/a,42000 Varaždin</item>
      <item>Sudski registar</item>
    </izvorni_sadrzaj>
    <derivirana_varijabla naziv="DomainObject.Predmet.SudioniciListAdressOIB_1">
      <item>Financijska agencija, OIB 85821130368, A. Cesarca 2,42000 Varaždin</item>
      <item>DAVORIN KRALJ d.o.o. za trgovinu i zastupanje u poslovima trgovine, OIB 42848882246, F. Supila 50/a,42000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50C28-4D3B-4BAE-807E-7EB7E0540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1922</properties:Characters>
  <properties:Lines>47</properties:Lines>
  <properties:Paragraphs>13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2016-03-10T09:37:00Z</cp:lastPrinted>
  <dcterms:modified xmlns:xsi="http://www.w3.org/2001/XMLSchema-instance" xsi:type="dcterms:W3CDTF">2016-03-10T09:38:00Z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