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5a63" w14:paraId="96a5a6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D4EBA">
        <w:rPr>
          <w:bCs/>
        </w:rPr>
        <w:t>187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3D4EBA">
        <w:t>NEPTUN TURIZAM j.d.o.o. za ugostiteljstvo i turizam,</w:t>
      </w:r>
      <w:r w:rsidR="003D4EBA" w:rsidRPr="006826E8">
        <w:t xml:space="preserve"> Zadar, </w:t>
      </w:r>
      <w:r w:rsidR="003D4EBA">
        <w:t>Bonifacija Perovića 7</w:t>
      </w:r>
      <w:r w:rsidR="003D4EBA" w:rsidRPr="006826E8">
        <w:t xml:space="preserve">, OIB: </w:t>
      </w:r>
      <w:r w:rsidR="003D4EBA">
        <w:t>11645232276</w:t>
      </w:r>
      <w:r w:rsidR="00C947ED">
        <w:t xml:space="preserve">, povodom zahtjeva Financijske agencije, Regionalnog centra Split, Podružnice Zadar, Ivana Danila 4, OIB: 85821130368 od </w:t>
      </w:r>
      <w:r w:rsidR="003D4EBA">
        <w:t>1</w:t>
      </w:r>
      <w:r w:rsidR="002A4229">
        <w:t xml:space="preserve">. </w:t>
      </w:r>
      <w:r w:rsidR="003B43D8">
        <w:t>lipnja</w:t>
      </w:r>
      <w:r w:rsidR="00757DF3">
        <w:t xml:space="preserve"> 2018</w:t>
      </w:r>
      <w:r w:rsidR="00C947ED">
        <w:t xml:space="preserve">., </w:t>
      </w:r>
      <w:r w:rsidR="003D4EBA">
        <w:t>26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3D4EBA">
        <w:t>NEPTUN TURIZAM j.d.o.o. za ugostiteljstvo i turizam,</w:t>
      </w:r>
      <w:r w:rsidR="003D4EBA" w:rsidRPr="006826E8">
        <w:t xml:space="preserve"> Zadar, </w:t>
      </w:r>
      <w:r w:rsidR="003D4EBA">
        <w:t>Bonifacija Perovića 7</w:t>
      </w:r>
      <w:r w:rsidR="003D4EBA" w:rsidRPr="006826E8">
        <w:t xml:space="preserve">, OIB: </w:t>
      </w:r>
      <w:r w:rsidR="003D4EBA">
        <w:t>11645232276</w:t>
      </w:r>
      <w:r>
        <w:t xml:space="preserve">, na temelju neizvršenih osnova za plaćanje iznosi </w:t>
      </w:r>
      <w:r w:rsidR="003D4EBA">
        <w:t>284.853,87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3D4EBA">
        <w:t>Jurica Župan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D4EBA">
        <w:t>26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D4EBA" w:rsidR="003D4EB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D4EBA">
      <w:rPr>
        <w:bCs/>
      </w:rPr>
      <w:t>Poslovni broj: 6 St-187/2018-5</w:t>
    </w: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A50A7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C3E20"/>
    <w:rsid w:val="00AD25BB"/>
    <w:rsid w:val="00B17EFE"/>
    <w:rsid w:val="00B93D8D"/>
    <w:rsid w:val="00BD1275"/>
    <w:rsid w:val="00C049D8"/>
    <w:rsid w:val="00C6554D"/>
    <w:rsid w:val="00C736E2"/>
    <w:rsid w:val="00C947ED"/>
    <w:rsid w:val="00D54EC3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TURIZAM j.d.o.o. za ugostiteljstvo i turizam</izvorni_sadrzaj>
    <derivirana_varijabla naziv="DomainObject.Predmet.ProtustrankaFormated_1">  NEPTUN TURIZAM j.d.o.o. za ugostiteljstvo i turizam</derivirana_varijabla>
  </DomainObject.Predmet.ProtustrankaFormated>
  <DomainObject.Predmet.ProtustrankaFormatedOIB>
    <izvorni_sadrzaj>  NEPTUN TURIZAM j.d.o.o. za ugostiteljstvo i turizam, OIB 11645232276</izvorni_sadrzaj>
    <derivirana_varijabla naziv="DomainObject.Predmet.ProtustrankaFormatedOIB_1">  NEPTUN TURIZAM j.d.o.o. za ugostiteljstvo i turizam, OIB 11645232276</derivirana_varijabla>
  </DomainObject.Predmet.ProtustrankaFormatedOIB>
  <DomainObject.Predmet.ProtustrankaFormatedWithAdress>
    <izvorni_sadrzaj> NEPTUN TURIZAM j.d.o.o. za ugostiteljstvo i turizam, Bonifacija Perovića 7, 23000 Zadar</izvorni_sadrzaj>
    <derivirana_varijabla naziv="DomainObject.Predmet.ProtustrankaFormatedWithAdress_1"> NEPTUN TURIZAM j.d.o.o. za ugostiteljstvo i turizam, Bonifacija Perovića 7, 23000 Zadar</derivirana_varijabla>
  </DomainObject.Predmet.ProtustrankaFormatedWithAdress>
  <DomainObject.Predmet.ProtustrankaFormatedWithAdressOIB>
    <izvorni_sadrzaj> NEPTUN TURIZAM j.d.o.o. za ugostiteljstvo i turizam, OIB 11645232276, Bonifacija Perovića 7, 23000 Zadar</izvorni_sadrzaj>
    <derivirana_varijabla naziv="DomainObject.Predmet.ProtustrankaFormatedWithAdressOIB_1"> NEPTUN TURIZAM j.d.o.o. za ugostiteljstvo i turizam, OIB 11645232276, Bonifacija Perovića 7, 23000 Zadar</derivirana_varijabla>
  </DomainObject.Predmet.ProtustrankaFormatedWithAdressOIB>
  <DomainObject.Predmet.ProtustrankaWithAdress>
    <izvorni_sadrzaj>NEPTUN TURIZAM j.d.o.o. za ugostiteljstvo i turizam Bonifacija Perovića 7, 23000 Zadar</izvorni_sadrzaj>
    <derivirana_varijabla naziv="DomainObject.Predmet.ProtustrankaWithAdress_1">NEPTUN TURIZAM j.d.o.o. za ugostiteljstvo i turizam Bonifacija Perovića 7, 23000 Zadar</derivirana_varijabla>
  </DomainObject.Predmet.ProtustrankaWithAdress>
  <DomainObject.Predmet.ProtustrankaWithAdressOIB>
    <izvorni_sadrzaj>NEPTUN TURIZAM j.d.o.o. za ugostiteljstvo i turizam, OIB 11645232276, Bonifacija Perovića 7, 23000 Zadar</izvorni_sadrzaj>
    <derivirana_varijabla naziv="DomainObject.Predmet.ProtustrankaWithAdressOIB_1">NEPTUN TURIZAM j.d.o.o. za ugostiteljstvo i turizam, OIB 11645232276, Bonifacija Perovića 7, 23000 Zadar</derivirana_varijabla>
  </DomainObject.Predmet.ProtustrankaWithAdressOIB>
  <DomainObject.Predmet.ProtustrankaNazivFormated>
    <izvorni_sadrzaj>NEPTUN TURIZAM j.d.o.o. za ugostiteljstvo i turizam</izvorni_sadrzaj>
    <derivirana_varijabla naziv="DomainObject.Predmet.ProtustrankaNazivFormated_1">NEPTUN TURIZAM j.d.o.o. za ugostiteljstvo i turizam</derivirana_varijabla>
  </DomainObject.Predmet.ProtustrankaNazivFormated>
  <DomainObject.Predmet.ProtustrankaNazivFormatedOIB>
    <izvorni_sadrzaj>NEPTUN TURIZAM j.d.o.o. za ugostiteljstvo i turizam, OIB 11645232276</izvorni_sadrzaj>
    <derivirana_varijabla naziv="DomainObject.Predmet.ProtustrankaNazivFormatedOIB_1">NEPTUN TURIZAM j.d.o.o. za ugostiteljstvo i turizam, OIB 11645232276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NEPTUN TURIZAM j.d.o.o. za ugostiteljstvo i turizam</item>
    </izvorni_sadrzaj>
    <derivirana_varijabla naziv="DomainObject.Predmet.ProtuStrankaListFormated_1">
      <item>NEPTUN TURIZAM j.d.o.o. za ugostiteljstvo i turizam</item>
    </derivirana_varijabla>
  </DomainObject.Predmet.ProtuStrankaListFormated>
  <DomainObject.Predmet.ProtuStrankaListFormatedOIB>
    <izvorni_sadrzaj>
      <item>NEPTUN TURIZAM j.d.o.o. za ugostiteljstvo i turizam, OIB 11645232276</item>
    </izvorni_sadrzaj>
    <derivirana_varijabla naziv="DomainObject.Predmet.ProtuStrankaListFormatedOIB_1">
      <item>NEPTUN TURIZAM j.d.o.o. za ugostiteljstvo i turizam, OIB 11645232276</item>
    </derivirana_varijabla>
  </DomainObject.Predmet.ProtuStrankaListFormatedOIB>
  <DomainObject.Predmet.ProtuStrankaListFormatedWithAdress>
    <izvorni_sadrzaj>
      <item>NEPTUN TURIZAM j.d.o.o. za ugostiteljstvo i turizam, Bonifacija Perovića 7, 23000 Zadar</item>
    </izvorni_sadrzaj>
    <derivirana_varijabla naziv="DomainObject.Predmet.ProtuStrankaListFormatedWithAdress_1">
      <item>NEPTUN TURIZAM j.d.o.o. za ugostiteljstvo i turizam, Bonifacija Perovića 7, 23000 Zadar</item>
    </derivirana_varijabla>
  </DomainObject.Predmet.ProtuStrankaListFormatedWithAdress>
  <DomainObject.Predmet.ProtuStrankaListFormatedWithAdressOIB>
    <izvorni_sadrzaj>
      <item>NEPTUN TURIZAM j.d.o.o. za ugostiteljstvo i turizam, OIB 11645232276, Bonifacija Perovića 7, 23000 Zadar</item>
    </izvorni_sadrzaj>
    <derivirana_varijabla naziv="DomainObject.Predmet.ProtuStrankaListFormatedWithAdressOIB_1">
      <item>NEPTUN TURIZAM j.d.o.o. za ugostiteljstvo i turizam, OIB 11645232276, Bonifacija Perovića 7, 23000 Zadar</item>
    </derivirana_varijabla>
  </DomainObject.Predmet.ProtuStrankaListFormatedWithAdressOIB>
  <DomainObject.Predmet.ProtuStrankaListNazivFormated>
    <izvorni_sadrzaj>
      <item>NEPTUN TURIZAM j.d.o.o. za ugostiteljstvo i turizam</item>
    </izvorni_sadrzaj>
    <derivirana_varijabla naziv="DomainObject.Predmet.ProtuStrankaListNazivFormated_1">
      <item>NEPTUN TURIZAM j.d.o.o. za ugostiteljstvo i turizam</item>
    </derivirana_varijabla>
  </DomainObject.Predmet.ProtuStrankaListNazivFormated>
  <DomainObject.Predmet.ProtuStrankaListNazivFormatedOIB>
    <izvorni_sadrzaj>
      <item>NEPTUN TURIZAM j.d.o.o. za ugostiteljstvo i turizam, OIB 11645232276</item>
    </izvorni_sadrzaj>
    <derivirana_varijabla naziv="DomainObject.Predmet.ProtuStrankaListNazivFormatedOIB_1">
      <item>NEPTUN TURIZAM j.d.o.o. za ugostiteljstvo i turizam, OIB 11645232276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NEPTUN TURIZAM j.d.o.o. za ugostiteljstvo i turizam</izvorni_sadrzaj>
    <derivirana_varijabla naziv="DomainObject.Predmet.ProtustrankaIDrugi_1">NEPTUN TURIZAM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NEPTUN TURIZAM j.d.o.o. za ugostiteljstvo i turizam, OIB 11645232276, Bonifacija Perovića 7, 23000 Zadar</izvorni_sadrzaj>
    <derivirana_varijabla naziv="DomainObject.Predmet.ProtustrankaIDrugiAdressOIB_1">NEPTUN TURIZAM j.d.o.o. za ugostiteljstvo i turizam, OIB 11645232276, Bonifacija Perovića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NEPTUN TURIZAM j.d.o.o. za ugostiteljstvo i turizam</item>
    </izvorni_sadrzaj>
    <derivirana_varijabla naziv="DomainObject.Predmet.SudioniciListNaziv_1">
      <item>FINA</item>
      <item>NEPTUN TURIZAM j.d.o.o. za ugostiteljstvo i turizam</item>
    </derivirana_varijabla>
  </DomainObject.Predmet.SudioniciListNaziv>
  <DomainObject.Predmet.SudioniciListAdressOIB>
    <izvorni_sadrzaj>
      <item>FINA, OIB 85821130368, Ivana Danila 4,23000 Zadar</item>
      <item>NEPTUN TURIZAM j.d.o.o. za ugostiteljstvo i turizam, OIB 11645232276, Bonifacija Perovića 7,23000 Zadar</item>
    </izvorni_sadrzaj>
    <derivirana_varijabla naziv="DomainObject.Predmet.SudioniciListAdressOIB_1">
      <item>FINA, OIB 85821130368, Ivana Danila 4,23000 Zadar</item>
      <item>NEPTUN TURIZAM j.d.o.o. za ugostiteljstvo i turizam, OIB 11645232276, Bonifacija Perovića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11645232276</item>
    </izvorni_sadrzaj>
    <derivirana_varijabla naziv="DomainObject.Predmet.SudioniciListNazivOIB_1">
      <item>, OIB 85821130368</item>
      <item>, OIB 11645232276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2045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2018-06-26T05:59:00Z</dcterms:created>
  <dc:creator>mklismanic</dc:creator>
  <cp:lastModifiedBy>Anita Ivandić</cp:lastModifiedBy>
  <cp:lastPrinted>2018-06-26T05:58:00Z</cp:lastPrinted>
  <dcterms:modified xmlns:xsi="http://www.w3.org/2001/XMLSchema-instance" xsi:type="dcterms:W3CDTF">2018-06-26T06:32:00Z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