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2195" w14:paraId="a0e2195" w:rsidRDefault="00923255" w:rsidP="005D7BF8" w:rsidR="0092325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255" w:rsidP="005D7BF8" w:rsidR="00923255" w:rsidRPr="00923255">
      <w:pPr>
        <w:pStyle w:val="Bezproreda"/>
        <w:jc w:val="both"/>
        <w:rPr>
          <w:rFonts w:hAnsi="Times New Roman" w:ascii="Times New Roman"/>
          <w:b w:val="false"/>
        </w:rPr>
      </w:pPr>
      <w:r w:rsidRPr="00923255">
        <w:rPr>
          <w:rFonts w:eastAsia="MS Mincho" w:hAnsi="Times New Roman" w:ascii="Times New Roman"/>
          <w:b w:val="false"/>
        </w:rPr>
        <w:t xml:space="preserve">   REPUBLIKA HRVATSKA</w:t>
      </w:r>
    </w:p>
    <w:p w:rsidRDefault="00923255" w:rsidP="005D7BF8" w:rsidR="00923255" w:rsidRPr="00923255">
      <w:pPr>
        <w:pStyle w:val="Bezproreda"/>
        <w:jc w:val="both"/>
        <w:rPr>
          <w:rFonts w:hAnsi="Times New Roman" w:ascii="Times New Roman"/>
          <w:b w:val="false"/>
        </w:rPr>
      </w:pPr>
      <w:r w:rsidRPr="00923255">
        <w:rPr>
          <w:rFonts w:eastAsia="MS Mincho" w:hAnsi="Times New Roman" w:ascii="Times New Roman"/>
          <w:b w:val="false"/>
        </w:rPr>
        <w:t>TRGOVAČKI SUD U RIJECI</w:t>
      </w:r>
    </w:p>
    <w:p w:rsidRDefault="00923255" w:rsidP="005D7BF8" w:rsidR="00923255" w:rsidRPr="0092325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2325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CE5EB8" w:rsidRPr="00CE5EB8">
        <w:rPr>
          <w:b/>
        </w:rPr>
        <w:t>OLIVAM d. o. o. za  turizam i ugostiteljstvo, turistička agencija</w:t>
      </w:r>
      <w:r w:rsidR="00BF424A">
        <w:rPr>
          <w:b/>
        </w:rPr>
        <w:t xml:space="preserve">, </w:t>
      </w:r>
      <w:r w:rsidR="00A14619">
        <w:rPr>
          <w:b/>
        </w:rPr>
        <w:t xml:space="preserve">Novi Vinodolski, A. Mataije 66, OIB </w:t>
      </w:r>
      <w:r w:rsidR="00A14619" w:rsidRPr="00A14619">
        <w:rPr>
          <w:b/>
        </w:rPr>
        <w:t>18099833727</w:t>
      </w:r>
      <w:r w:rsidR="00A14619">
        <w:rPr>
          <w:b/>
        </w:rPr>
        <w:t xml:space="preserve">, </w:t>
      </w:r>
      <w:r w:rsidRPr="00CB184B">
        <w:t>dana</w:t>
      </w:r>
      <w:r w:rsidR="00EF2B35">
        <w:t xml:space="preserve"> </w:t>
      </w:r>
      <w:r w:rsidR="00965170">
        <w:t>03.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03.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923255" w:rsidR="00A14619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A14619" w:rsidP="00A14619" w:rsidR="00C52C7B">
      <w:pPr>
        <w:ind w:firstLine="708" w:left="1416"/>
        <w:jc w:val="right"/>
      </w:pPr>
      <w:r>
        <w:t xml:space="preserve"> </w:t>
      </w:r>
      <w:r w:rsidR="00BA0A07">
        <w:t xml:space="preserve"> </w:t>
      </w:r>
      <w:r w:rsidR="00C52C7B" w:rsidRPr="00737DD5">
        <w:t xml:space="preserve"> </w:t>
      </w:r>
      <w:r w:rsidR="00C52C7B">
        <w:t xml:space="preserve"> 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81BEB">
        <w:rPr>
          <w:sz w:val="20"/>
          <w:szCs w:val="20"/>
        </w:rPr>
        <w:t>29.9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2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965170">
      <w:t>216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23255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23255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23255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OLIVAM d. o. o. za  turizam i ugostiteljstvo, turistička agencija</izvorni_sadrzaj>
    <derivirana_varijabla naziv="DomainObject.Predmet.ProtustrankaFormated_1">  OLIVAM d. o. o. za  turizam i ugostiteljstvo, turistička agencija</derivirana_varijabla>
  </DomainObject.Predmet.ProtustrankaFormated>
  <DomainObject.Predmet.ProtustrankaFormatedOIB>
    <izvorni_sadrzaj>  OLIVAM d. o. o. za  turizam i ugostiteljstvo, turistička agencija, OIB 18099833727</izvorni_sadrzaj>
    <derivirana_varijabla naziv="DomainObject.Predmet.ProtustrankaFormatedOIB_1">  OLIVAM d. o. o. za  turizam i ugostiteljstvo, turistička agencija, OIB 18099833727</derivirana_varijabla>
  </DomainObject.Predmet.ProtustrankaFormatedOIB>
  <DomainObject.Predmet.ProtustrankaFormatedWithAdress>
    <izvorni_sadrzaj> OLIVAM d. o. o. za  turizam i ugostiteljstvo, turistička agencija, Antona Mataije 66, 51250 Novi Vinodolski</izvorni_sadrzaj>
    <derivirana_varijabla naziv="DomainObject.Predmet.ProtustrankaFormatedWithAdress_1"> OLIVAM d. o. o. za  turizam i ugostiteljstvo, turistička agencija, Antona Mataije 66, 51250 Novi Vinodolski</derivirana_varijabla>
  </DomainObject.Predmet.ProtustrankaFormatedWithAdress>
  <DomainObject.Predmet.ProtustrankaFormatedWithAdressOIB>
    <izvorni_sadrzaj> OLIVAM d. o. o. za  turizam i ugostiteljstvo, turistička agencija, OIB 18099833727, Antona Mataije 66, 51250 Novi Vinodolski</izvorni_sadrzaj>
    <derivirana_varijabla naziv="DomainObject.Predmet.ProtustrankaFormatedWithAdressOIB_1"> OLIVAM d. o. o. za  turizam i ugostiteljstvo, turistička agencija, OIB 18099833727, Antona Mataije 66, 51250 Novi Vinodolski</derivirana_varijabla>
  </DomainObject.Predmet.ProtustrankaFormatedWithAdressOIB>
  <DomainObject.Predmet.ProtustrankaWithAdress>
    <izvorni_sadrzaj>OLIVAM d. o. o. za  turizam i ugostiteljstvo, turistička agencija Antona Mataije 66, 51250 Novi Vinodolski</izvorni_sadrzaj>
    <derivirana_varijabla naziv="DomainObject.Predmet.ProtustrankaWithAdress_1">OLIVAM d. o. o. za  turizam i ugostiteljstvo, turistička agencija Antona Mataije 66, 51250 Novi Vinodolski</derivirana_varijabla>
  </DomainObject.Predmet.ProtustrankaWithAdress>
  <DomainObject.Predmet.ProtustrankaWithAdressOIB>
    <izvorni_sadrzaj>OLIVAM d. o. o. za  turizam i ugostiteljstvo, turistička agencija, OIB 18099833727, Antona Mataije 66, 51250 Novi Vinodolski</izvorni_sadrzaj>
    <derivirana_varijabla naziv="DomainObject.Predmet.ProtustrankaWithAdressOIB_1">OLIVAM d. o. o. za  turizam i ugostiteljstvo, turistička agencija, OIB 18099833727, Antona Mataije 66, 51250 Novi Vinodolski</derivirana_varijabla>
  </DomainObject.Predmet.ProtustrankaWithAdressOIB>
  <DomainObject.Predmet.ProtustrankaNazivFormated>
    <izvorni_sadrzaj>OLIVAM d. o. o. za  turizam i ugostiteljstvo, turistička agencija</izvorni_sadrzaj>
    <derivirana_varijabla naziv="DomainObject.Predmet.ProtustrankaNazivFormated_1">OLIVAM d. o. o. za  turizam i ugostiteljstvo, turistička agencija</derivirana_varijabla>
  </DomainObject.Predmet.ProtustrankaNazivFormated>
  <DomainObject.Predmet.ProtustrankaNazivFormatedOIB>
    <izvorni_sadrzaj>OLIVAM d. o. o. za  turizam i ugostiteljstvo, turistička agencija, OIB 18099833727</izvorni_sadrzaj>
    <derivirana_varijabla naziv="DomainObject.Predmet.ProtustrankaNazivFormatedOIB_1">OLIVAM d. o. o. za  turizam i ugostiteljstvo, turistička agencija, OIB 18099833727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OLIVAM d. o. o. za  turizam i ugostiteljstvo, turistička agencija</item>
    </izvorni_sadrzaj>
    <derivirana_varijabla naziv="DomainObject.Predmet.ProtuStrankaListFormated_1">
      <item>OLIVAM d. o. o. za  turizam i ugostiteljstvo, turistička agencija</item>
    </derivirana_varijabla>
  </DomainObject.Predmet.ProtuStrankaListFormated>
  <DomainObject.Predmet.ProtuStrankaListFormatedOIB>
    <izvorni_sadrzaj>
      <item>OLIVAM d. o. o. za  turizam i ugostiteljstvo, turistička agencija, OIB 18099833727</item>
    </izvorni_sadrzaj>
    <derivirana_varijabla naziv="DomainObject.Predmet.ProtuStrankaListFormatedOIB_1">
      <item>OLIVAM d. o. o. za  turizam i ugostiteljstvo, turistička agencija, OIB 18099833727</item>
    </derivirana_varijabla>
  </DomainObject.Predmet.ProtuStrankaListFormatedOIB>
  <DomainObject.Predmet.ProtuStrankaListFormatedWithAdress>
    <izvorni_sadrzaj>
      <item>OLIVAM d. o. o. za  turizam i ugostiteljstvo, turistička agencija, Antona Mataije 66, 51250 Novi Vinodolski</item>
    </izvorni_sadrzaj>
    <derivirana_varijabla naziv="DomainObject.Predmet.ProtuStrankaListFormatedWithAdress_1">
      <item>OLIVAM d. o. o. za  turizam i ugostiteljstvo, turistička agencija, Antona Mataije 66, 51250 Novi Vinodolski</item>
    </derivirana_varijabla>
  </DomainObject.Predmet.ProtuStrankaListFormatedWithAdress>
  <DomainObject.Predmet.ProtuStrankaListFormatedWithAdressOIB>
    <izvorni_sadrzaj>
      <item>OLIVAM d. o. o. za  turizam i ugostiteljstvo, turistička agencija, OIB 18099833727, Antona Mataije 66, 51250 Novi Vinodolski</item>
    </izvorni_sadrzaj>
    <derivirana_varijabla naziv="DomainObject.Predmet.ProtuStrankaListFormatedWithAdressOIB_1">
      <item>OLIVAM d. o. o. za  turizam i ugostiteljstvo, turistička agencija, OIB 18099833727, Antona Mataije 66, 51250 Novi Vinodolski</item>
    </derivirana_varijabla>
  </DomainObject.Predmet.ProtuStrankaListFormatedWithAdressOIB>
  <DomainObject.Predmet.ProtuStrankaListNazivFormated>
    <izvorni_sadrzaj>
      <item>OLIVAM d. o. o. za  turizam i ugostiteljstvo, turistička agencija</item>
    </izvorni_sadrzaj>
    <derivirana_varijabla naziv="DomainObject.Predmet.ProtuStrankaListNazivFormated_1">
      <item>OLIVAM d. o. o. za  turizam i ugostiteljstvo, turistička agencija</item>
    </derivirana_varijabla>
  </DomainObject.Predmet.ProtuStrankaListNazivFormated>
  <DomainObject.Predmet.ProtuStrankaListNazivFormatedOIB>
    <izvorni_sadrzaj>
      <item>OLIVAM d. o. o. za  turizam i ugostiteljstvo, turistička agencija, OIB 18099833727</item>
    </izvorni_sadrzaj>
    <derivirana_varijabla naziv="DomainObject.Predmet.ProtuStrankaListNazivFormatedOIB_1">
      <item>OLIVAM d. o. o. za  turizam i ugostiteljstvo, turistička agencija, OIB 18099833727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OLIVAM d. o. o. za  turizam i ugostiteljstvo, turistička agencija</izvorni_sadrzaj>
    <derivirana_varijabla naziv="DomainObject.Predmet.ProtustrankaIDrugi_1">OLIVAM d. o. o. za  turizam i ugostiteljstvo,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OLIVAM d. o. o. za  turizam i ugostiteljstvo, turistička agencija, OIB 18099833727, Antona Mataije 66, 51250 Novi Vinodolski</izvorni_sadrzaj>
    <derivirana_varijabla naziv="DomainObject.Predmet.ProtustrankaIDrugiAdressOIB_1">OLIVAM d. o. o. za  turizam i ugostiteljstvo, turistička agencija, OIB 18099833727, Antona Mataije 66,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OLIVAM d. o. o. za  turizam i ugostiteljstvo, turistička agencija</item>
    </izvorni_sadrzaj>
    <derivirana_varijabla naziv="DomainObject.Predmet.SudioniciListNaziv_1">
      <item>FINA  Rijeka</item>
      <item>OLIVAM d. o. o. za  turizam i ugostiteljstvo, turistička agencija</item>
    </derivirana_varijabla>
  </DomainObject.Predmet.SudioniciListNaziv>
  <DomainObject.Predmet.SudioniciListAdressOIB>
    <izvorni_sadrzaj>
      <item>FINA  Rijeka, OIB 85821130368, Frana Kurelca 8,51000 Rijeka</item>
      <item>OLIVAM d. o. o. za  turizam i ugostiteljstvo, turistička agencija, OIB 18099833727, Antona Mataije 66,51250 Novi Vinodolski</item>
    </izvorni_sadrzaj>
    <derivirana_varijabla naziv="DomainObject.Predmet.SudioniciListAdressOIB_1">
      <item>FINA  Rijeka, OIB 85821130368, Frana Kurelca 8,51000 Rijeka</item>
      <item>OLIVAM d. o. o. za  turizam i ugostiteljstvo, turistička agencija, OIB 18099833727, Antona Mataije 66,51250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18099833727</item>
    </izvorni_sadrzaj>
    <derivirana_varijabla naziv="DomainObject.Predmet.SudioniciListNazivOIB_1">
      <item>, OIB 85821130368</item>
      <item>, OIB 18099833727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CA802-AB3C-46C1-A3A0-2DE6AEE44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887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2017-10-03T06:32:00Z</dcterms:created>
  <dc:creator>dcmelik</dc:creator>
  <cp:lastModifiedBy>Jasna Radulović</cp:lastModifiedBy>
  <cp:lastPrinted>2017-10-03T06:32:00Z</cp:lastPrinted>
  <dcterms:modified xmlns:xsi="http://www.w3.org/2001/XMLSchema-instance" xsi:type="dcterms:W3CDTF">2017-10-03T06:33:00Z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