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69dd" w14:paraId="2d969d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07E7E">
        <w:t>3050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07E7E">
        <w:t>STO POSTO d.o.o., Tkalčićeva 5, Zagreb, (</w:t>
      </w:r>
      <w:r w:rsidR="007F3FCE">
        <w:t>OIB:94258706004</w:t>
      </w:r>
      <w:r w:rsidR="00507E7E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507E7E">
        <w:t>148.151,99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8246E"/>
    <w:rsid w:val="003D35F9"/>
    <w:rsid w:val="003E3A15"/>
    <w:rsid w:val="00413F4C"/>
    <w:rsid w:val="004209F5"/>
    <w:rsid w:val="00435AED"/>
    <w:rsid w:val="00450EA9"/>
    <w:rsid w:val="00464EA3"/>
    <w:rsid w:val="00465979"/>
    <w:rsid w:val="00497098"/>
    <w:rsid w:val="004B337A"/>
    <w:rsid w:val="004F31BE"/>
    <w:rsid w:val="004F3962"/>
    <w:rsid w:val="00507E7E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F3FCE"/>
    <w:rsid w:val="008110C4"/>
    <w:rsid w:val="008147BD"/>
    <w:rsid w:val="008155EE"/>
    <w:rsid w:val="00845B69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3050</izvorni_sadrzaj>
    <derivirana_varijabla naziv="DomainObject.Predmet.Broj_1">3050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St-3050/2015</izvorni_sadrzaj>
    <derivirana_varijabla naziv="DomainObject.Predmet.OznakaBroj_1">St-3050/2015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POSTO d.o.o. zastupanog po punomoćniku Tin(Aleksić) Kačić-Alesić</izvorni_sadrzaj>
    <derivirana_varijabla naziv="DomainObject.Predmet.ProtustrankaFormated_1">  STO POSTO d.o.o. zastupanog po punomoćniku Tin(Aleksić) Kačić-Alesić</derivirana_varijabla>
  </DomainObject.Predmet.ProtustrankaFormated>
  <DomainObject.Predmet.ProtustrankaFormatedOIB>
    <izvorni_sadrzaj>  STO POSTO d.o.o., OIB 94258706004 zastupanog po punomoćniku Tin(Aleksić) Kačić-Alesić</izvorni_sadrzaj>
    <derivirana_varijabla naziv="DomainObject.Predmet.ProtustrankaFormatedOIB_1">  STO POSTO d.o.o., OIB 94258706004 zastupanog po punomoćniku Tin(Aleksić) Kačić-Alesić</derivirana_varijabla>
  </DomainObject.Predmet.ProtustrankaFormatedOIB>
  <DomainObject.Predmet.ProtustrankaFormatedWithAdress>
    <izvorni_sadrzaj> STO POSTO d.o.o., Tkalčićeva 5, 10000 Zagreb zastupanog po punomoćniku Tin(Aleksić) Kačić-Alesić</izvorni_sadrzaj>
    <derivirana_varijabla naziv="DomainObject.Predmet.ProtustrankaFormatedWithAdress_1"> STO POSTO d.o.o., Tkalčićeva 5, 10000 Zagreb zastupanog po punomoćniku Tin(Aleksić) Kačić-Alesić</derivirana_varijabla>
  </DomainObject.Predmet.ProtustrankaFormatedWithAdress>
  <DomainObject.Predmet.ProtustrankaFormatedWithAdressOIB>
    <izvorni_sadrzaj> STO POSTO d.o.o., OIB 94258706004, Tkalčićeva 5, 10000 Zagreb zastupanog po punomoćniku Tin(Aleksić) Kačić-Alesić</izvorni_sadrzaj>
    <derivirana_varijabla naziv="DomainObject.Predmet.ProtustrankaFormatedWithAdressOIB_1"> STO POSTO d.o.o., OIB 94258706004, Tkalčićeva 5, 10000 Zagreb zastupanog po punomoćniku Tin(Aleksić) Kačić-Alesić</derivirana_varijabla>
  </DomainObject.Predmet.ProtustrankaFormatedWithAdressOIB>
  <DomainObject.Predmet.ProtustrankaWithAdress>
    <izvorni_sadrzaj>STO POSTO d.o.o. Tkalčićeva 5, 10000 Zagreb</izvorni_sadrzaj>
    <derivirana_varijabla naziv="DomainObject.Predmet.ProtustrankaWithAdress_1">STO POSTO d.o.o. Tkalčićeva 5, 10000 Zagreb</derivirana_varijabla>
  </DomainObject.Predmet.ProtustrankaWithAdress>
  <DomainObject.Predmet.ProtustrankaWithAdressOIB>
    <izvorni_sadrzaj>STO POSTO d.o.o., OIB 94258706004, Tkalčićeva 5, 10000 Zagreb</izvorni_sadrzaj>
    <derivirana_varijabla naziv="DomainObject.Predmet.ProtustrankaWithAdressOIB_1">STO POSTO d.o.o., OIB 94258706004, Tkalčićeva 5, 10000 Zagreb</derivirana_varijabla>
  </DomainObject.Predmet.ProtustrankaWithAdressOIB>
  <DomainObject.Predmet.ProtustrankaNazivFormated>
    <izvorni_sadrzaj>STO POSTO d.o.o.</izvorni_sadrzaj>
    <derivirana_varijabla naziv="DomainObject.Predmet.ProtustrankaNazivFormated_1">STO POSTO d.o.o.</derivirana_varijabla>
  </DomainObject.Predmet.ProtustrankaNazivFormated>
  <DomainObject.Predmet.ProtustrankaNazivFormatedOIB>
    <izvorni_sadrzaj>STO POSTO d.o.o., OIB 94258706004</izvorni_sadrzaj>
    <derivirana_varijabla naziv="DomainObject.Predmet.ProtustrankaNazivFormatedOIB_1">STO POSTO d.o.o., OIB 94258706004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d.o.o. zastupanog po punomoćniku Tin(Aleksić) Kačić-Alesić</item>
    </izvorni_sadrzaj>
    <derivirana_varijabla naziv="DomainObject.Predmet.ProtuStrankaListFormated_1">
      <item>STO POSTO d.o.o. zastupanog po punomoćniku Tin(Aleksić) Kačić-Alesić</item>
    </derivirana_varijabla>
  </DomainObject.Predmet.ProtuStrankaListFormated>
  <DomainObject.Predmet.ProtuStrankaListFormatedOIB>
    <izvorni_sadrzaj>
      <item>STO POSTO d.o.o., OIB 94258706004 zastupanog po punomoćniku Tin(Aleksić) Kačić-Alesić</item>
    </izvorni_sadrzaj>
    <derivirana_varijabla naziv="DomainObject.Predmet.ProtuStrankaListFormatedOIB_1">
      <item>STO POSTO d.o.o., OIB 94258706004 zastupanog po punomoćniku Tin(Aleksić) Kačić-Alesić</item>
    </derivirana_varijabla>
  </DomainObject.Predmet.ProtuStrankaListFormatedOIB>
  <DomainObject.Predmet.ProtuStrankaListFormatedWithAdress>
    <izvorni_sadrzaj>
      <item>STO POSTO d.o.o., Tkalčićeva 5, 10000 Zagreb zastupanog po punomoćniku Tin(Aleksić) Kačić-Alesić</item>
    </izvorni_sadrzaj>
    <derivirana_varijabla naziv="DomainObject.Predmet.ProtuStrankaListFormatedWithAdress_1">
      <item>STO POSTO d.o.o., Tkalčićeva 5, 10000 Zagreb zastupanog po punomoćniku Tin(Aleksić) Kačić-Alesić</item>
    </derivirana_varijabla>
  </DomainObject.Predmet.ProtuStrankaListFormatedWithAdress>
  <DomainObject.Predmet.ProtuStrankaListFormatedWithAdressOIB>
    <izvorni_sadrzaj>
      <item>STO POSTO d.o.o., OIB 94258706004, Tkalčićeva 5, 10000 Zagreb zastupanog po punomoćniku Tin(Aleksić) Kačić-Alesić</item>
    </izvorni_sadrzaj>
    <derivirana_varijabla naziv="DomainObject.Predmet.ProtuStrankaListFormatedWithAdressOIB_1">
      <item>STO POSTO d.o.o., OIB 94258706004, Tkalčićeva 5, 10000 Zagreb zastupanog po punomoćniku Tin(Aleksić) Kačić-Alesić</item>
    </derivirana_varijabla>
  </DomainObject.Predmet.ProtuStrankaListFormatedWithAdressOIB>
  <DomainObject.Predmet.ProtuStrankaListNazivFormated>
    <izvorni_sadrzaj>
      <item>STO POSTO d.o.o.</item>
    </izvorni_sadrzaj>
    <derivirana_varijabla naziv="DomainObject.Predmet.ProtuStrankaListNazivFormated_1">
      <item>STO POSTO d.o.o.</item>
    </derivirana_varijabla>
  </DomainObject.Predmet.ProtuStrankaListNazivFormated>
  <DomainObject.Predmet.ProtuStrankaListNazivFormatedOIB>
    <izvorni_sadrzaj>
      <item>STO POSTO d.o.o., OIB 94258706004</item>
    </izvorni_sadrzaj>
    <derivirana_varijabla naziv="DomainObject.Predmet.ProtuStrankaListNazivFormatedOIB_1">
      <item>STO POSTO d.o.o., OIB 94258706004</item>
    </derivirana_varijabla>
  </DomainObject.Predmet.ProtuStrankaListNazivFormatedOIB>
  <DomainObject.Predmet.OstaliListFormated>
    <izvorni_sadrzaj>
      <item>Tin(Aleksić) Kačić-Alesić punomoćnik sudionika u postupku STO POSTO d.o.o.</item>
    </izvorni_sadrzaj>
    <derivirana_varijabla naziv="DomainObject.Predmet.OstaliListFormated_1">
      <item>Tin(Aleksić) Kačić-Alesić punomoćnik sudionika u postupku STO POSTO d.o.o.</item>
    </derivirana_varijabla>
  </DomainObject.Predmet.OstaliListFormated>
  <DomainObject.Predmet.OstaliListFormatedOIB>
    <izvorni_sadrzaj>
      <item>Tin(Aleksić) Kačić-Alesić, OIB 08605734180 punomoćnik sudionika u postupku STO POSTO d.o.o.</item>
    </izvorni_sadrzaj>
    <derivirana_varijabla naziv="DomainObject.Predmet.OstaliListFormatedOIB_1">
      <item>Tin(Aleksić) Kačić-Alesić, OIB 08605734180 punomoćnik sudionika u postupku STO POSTO d.o.o.</item>
    </derivirana_varijabla>
  </DomainObject.Predmet.OstaliListFormatedOIB>
  <DomainObject.Predmet.OstaliListFormatedWithAdress>
    <izvorni_sadrzaj>
      <item>Tin(Aleksić) Kačić-Alesić, Ilica 191/D, 10000 Zagreb punomoćnik sudionika u postupku STO POSTO d.o.o.</item>
    </izvorni_sadrzaj>
    <derivirana_varijabla naziv="DomainObject.Predmet.OstaliListFormatedWithAdress_1">
      <item>Tin(Aleksić) Kačić-Alesić, Ilica 191/D, 10000 Zagreb punomoćnik sudionika u postupku STO POSTO d.o.o.</item>
    </derivirana_varijabla>
  </DomainObject.Predmet.OstaliListFormatedWithAdress>
  <DomainObject.Predmet.OstaliListFormatedWithAdressOIB>
    <izvorni_sadrzaj>
      <item>Tin(Aleksić) Kačić-Alesić, OIB 08605734180, Ilica 191/D, 10000 Zagreb punomoćnik sudionika u postupku STO POSTO d.o.o.</item>
    </izvorni_sadrzaj>
    <derivirana_varijabla naziv="DomainObject.Predmet.OstaliListFormatedWithAdressOIB_1">
      <item>Tin(Aleksić) Kačić-Alesić, OIB 08605734180, Ilica 191/D, 10000 Zagreb punomoćnik sudionika u postupku STO POSTO d.o.o.</item>
    </derivirana_varijabla>
  </DomainObject.Predmet.OstaliListFormatedWithAdressOIB>
  <DomainObject.Predmet.OstaliListNazivFormated>
    <izvorni_sadrzaj>
      <item>Tin(Aleksić) Kačić-Alesić</item>
    </izvorni_sadrzaj>
    <derivirana_varijabla naziv="DomainObject.Predmet.OstaliListNazivFormated_1">
      <item>Tin(Aleksić) Kačić-Alesić</item>
    </derivirana_varijabla>
  </DomainObject.Predmet.OstaliListNazivFormated>
  <DomainObject.Predmet.OstaliListNazivFormatedOIB>
    <izvorni_sadrzaj>
      <item>Tin(Aleksić) Kačić-Alesić, OIB 08605734180</item>
    </izvorni_sadrzaj>
    <derivirana_varijabla naziv="DomainObject.Predmet.OstaliListNazivFormatedOIB_1">
      <item>Tin(Aleksić) Kačić-Alesić, OIB 08605734180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d.o.o.</izvorni_sadrzaj>
    <derivirana_varijabla naziv="DomainObject.Predmet.ProtustrankaIDrugi_1">STO POSTO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d.o.o., OIB 94258706004, Tkalčićeva 5, 10000 Zagreb</izvorni_sadrzaj>
    <derivirana_varijabla naziv="DomainObject.Predmet.ProtustrankaIDrugiAdressOIB_1">STO POSTO d.o.o., OIB 94258706004, Tkalčićeva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POSTO d.o.o.</item>
      <item>Tin(Aleksić) Kačić-Alesić</item>
    </izvorni_sadrzaj>
    <derivirana_varijabla naziv="DomainObject.Predmet.SudioniciListNaziv_1">
      <item>FINA Regionalni centar Zagreb</item>
      <item>STO POSTO d.o.o.</item>
      <item>Tin(Aleksić) Kačić-Alesić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STO POSTO d.o.o., OIB 94258706004, Tkalčićeva 5,10000 Zagreb</item>
      <item>Tin(Aleksić) Kačić-Alesić, OIB 08605734180, Ilica 191/D,10000 Zagreb</item>
    </izvorni_sadrzaj>
    <derivirana_varijabla naziv="DomainObject.Predmet.SudioniciListAdressOIB_1">
      <item>FINA Regionalni centar Zagreb, OIB 85821130368, Trg svibanjskih žrtava 1995. 1,10000 Zagreb</item>
      <item>STO POSTO d.o.o., OIB 94258706004, Tkalčićeva 5,10000 Zagreb</item>
      <item>Tin(Aleksić) Kačić-Alesić, OIB 08605734180, Ilica 191/D,10000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94258706004</item>
      <item>, OIB 08605734180</item>
    </izvorni_sadrzaj>
    <derivirana_varijabla naziv="DomainObject.Predmet.SudioniciListNazivOIB_1">
      <item>, OIB 85821130368</item>
      <item>, OIB 94258706004</item>
      <item>, OIB 08605734180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1306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2015-11-28T17:06:00Z</dcterms:created>
  <dc:creator>ilukac</dc:creator>
  <cp:lastModifiedBy>Marina Gojić</cp:lastModifiedBy>
  <cp:lastPrinted>2015-11-30T08:49:00Z</cp:lastPrinted>
  <dcterms:modified xmlns:xsi="http://www.w3.org/2001/XMLSchema-instance" xsi:type="dcterms:W3CDTF">2015-11-30T08:49:00Z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