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5dff" w14:paraId="f245dff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9340DC">
        <w:t>116</w:t>
      </w:r>
      <w:r w:rsidR="009E40AD">
        <w:t>/1</w:t>
      </w:r>
      <w:r w:rsidR="004A6DE1">
        <w:t>6-</w:t>
      </w:r>
      <w:r w:rsidR="009340DC">
        <w:t>16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336E8" w:rsidP="000D576F" w:rsidR="000D576F" w:rsidRPr="00A70551">
      <w:pPr>
        <w:ind w:firstLine="708"/>
        <w:jc w:val="both"/>
        <w:rPr>
          <w:lang w:val="pt-BR"/>
        </w:rPr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9340DC" w:rsidRPr="00E23F2E">
        <w:rPr>
          <w:lang w:val="pt-BR"/>
        </w:rPr>
        <w:t>TROGIR TRADE j.d.o.o. za usluge</w:t>
      </w:r>
      <w:r w:rsidR="009340DC" w:rsidRPr="00E23F2E">
        <w:t>, OIB 81702585061, Zagreb, Slavonska avenija 7</w:t>
      </w:r>
      <w:r w:rsidR="000D576F" w:rsidRPr="00A70551">
        <w:rPr>
          <w:lang w:val="pt-BR"/>
        </w:rPr>
        <w:t xml:space="preserve">, </w:t>
      </w:r>
      <w:r w:rsidR="00F019CD">
        <w:rPr>
          <w:lang w:val="pt-BR"/>
        </w:rPr>
        <w:t>9</w:t>
      </w:r>
      <w:r w:rsidR="003A16C2">
        <w:rPr>
          <w:lang w:val="pt-BR"/>
        </w:rPr>
        <w:t>. prosinca</w:t>
      </w:r>
      <w:r w:rsidR="000D576F" w:rsidRPr="00A70551">
        <w:rPr>
          <w:lang w:val="pt-BR"/>
        </w:rPr>
        <w:t xml:space="preserve">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340DC" w:rsidRPr="00E23F2E">
        <w:rPr>
          <w:lang w:val="pt-BR"/>
        </w:rPr>
        <w:t>TROGIR TRADE j.d.o.o. za usluge</w:t>
      </w:r>
      <w:r w:rsidR="009340DC" w:rsidRPr="00E23F2E">
        <w:t>, OIB 81702585061, Zagreb, Slavonska avenija 7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F019CD">
        <w:t>17</w:t>
      </w:r>
      <w:r w:rsidR="00485F9E" w:rsidRPr="00485F9E">
        <w:t xml:space="preserve">. </w:t>
      </w:r>
      <w:r w:rsidR="00F019CD">
        <w:t>siječnja</w:t>
      </w:r>
      <w:r w:rsidR="00485F9E" w:rsidRPr="00485F9E">
        <w:t xml:space="preserve"> 2017.</w:t>
      </w:r>
      <w:r w:rsidR="00A019E5" w:rsidRPr="00485F9E">
        <w:t xml:space="preserve"> u </w:t>
      </w:r>
      <w:r w:rsidR="00B336E8">
        <w:t>10</w:t>
      </w:r>
      <w:r w:rsidR="00485F9E" w:rsidRPr="00485F9E">
        <w:t>,</w:t>
      </w:r>
      <w:r w:rsidR="009340DC">
        <w:t>3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 xml:space="preserve">-   </w:t>
      </w:r>
      <w:r w:rsidR="00F019CD">
        <w:t xml:space="preserve"> privremeni stečajni upravitelj</w:t>
      </w:r>
    </w:p>
    <w:p w:rsidRDefault="00A019E5" w:rsidP="007E27C7" w:rsidR="003A16C2">
      <w:pPr>
        <w:jc w:val="both"/>
      </w:pPr>
      <w:r>
        <w:t xml:space="preserve">-    osoba koja za dužnika obavlja poslove platnog promet: </w:t>
      </w:r>
      <w:r w:rsidR="009340DC">
        <w:t>Privredna banka Zagreb</w:t>
      </w:r>
      <w:r w:rsidR="00F019CD">
        <w:t xml:space="preserve"> d.d.</w:t>
      </w:r>
      <w:r w:rsidR="009340DC">
        <w:t xml:space="preserve"> i Kreditna banka Zagreb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F019CD">
        <w:t>9</w:t>
      </w:r>
      <w:r w:rsidR="003A16C2">
        <w:t>. prosinca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50053D" w:rsidP="0050053D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50053D">
      <w:pPr>
        <w:rPr>
          <w:b/>
        </w:rPr>
      </w:pPr>
      <w:r>
        <w:rPr>
          <w:b/>
        </w:rPr>
        <w:tab/>
      </w:r>
    </w:p>
    <w:p w:rsidRDefault="0050053D" w:rsidP="002B3342" w:rsidR="0050053D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0053D" w:rsidP="002B3342" w:rsidR="0050053D" w:rsidRPr="00694D64">
      <w:r w:rsidRPr="00694D64">
        <w:t>Karmela Dolenc</w:t>
      </w:r>
    </w:p>
    <w:p w:rsidRDefault="0050053D" w:rsidP="002B3342" w:rsidR="0050053D">
      <w:pPr>
        <w:pStyle w:val="Bezproreda"/>
      </w:pP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701008" w:rsidR="00D03437" w:rsidRPr="00586DD5">
      <w:headerReference w:type="default" r:id="rId9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15306E"/>
    <w:rsid w:val="00157084"/>
    <w:rsid w:val="001E229A"/>
    <w:rsid w:val="0021087C"/>
    <w:rsid w:val="0022425A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16C2"/>
    <w:rsid w:val="003A30EA"/>
    <w:rsid w:val="003C198B"/>
    <w:rsid w:val="00485F9E"/>
    <w:rsid w:val="004A6DE1"/>
    <w:rsid w:val="004B06C0"/>
    <w:rsid w:val="004B7913"/>
    <w:rsid w:val="004B7F3F"/>
    <w:rsid w:val="004C79D9"/>
    <w:rsid w:val="004E5469"/>
    <w:rsid w:val="004F022B"/>
    <w:rsid w:val="0050053D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01008"/>
    <w:rsid w:val="007141AF"/>
    <w:rsid w:val="00733542"/>
    <w:rsid w:val="007A6843"/>
    <w:rsid w:val="007B3F07"/>
    <w:rsid w:val="00880F0E"/>
    <w:rsid w:val="008B05F8"/>
    <w:rsid w:val="008D6FB5"/>
    <w:rsid w:val="00901CAF"/>
    <w:rsid w:val="009340DC"/>
    <w:rsid w:val="00982E56"/>
    <w:rsid w:val="009E40AD"/>
    <w:rsid w:val="00A019E5"/>
    <w:rsid w:val="00A34C9C"/>
    <w:rsid w:val="00A45CFF"/>
    <w:rsid w:val="00A76551"/>
    <w:rsid w:val="00B336E8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12A75"/>
    <w:rsid w:val="00E865F3"/>
    <w:rsid w:val="00E9131D"/>
    <w:rsid w:val="00EA7FA1"/>
    <w:rsid w:val="00F019CD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50053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50053D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TROGIR TRADE j.d.o.o. zastupanog po punomoćniku JOŠKO ŠAGO</izvorni_sadrzaj>
    <derivirana_varijabla naziv="DomainObject.Predmet.ProtustrankaFormated_1">  TROGIR TRADE j.d.o.o. zastupanog po punomoćniku JOŠKO ŠAGO</derivirana_varijabla>
  </DomainObject.Predmet.ProtustrankaFormated>
  <DomainObject.Predmet.ProtustrankaFormatedOIB>
    <izvorni_sadrzaj>  TROGIR TRADE j.d.o.o., OIB 81702585061 zastupanog po punomoćniku JOŠKO ŠAGO</izvorni_sadrzaj>
    <derivirana_varijabla naziv="DomainObject.Predmet.ProtustrankaFormatedOIB_1">  TROGIR TRADE j.d.o.o., OIB 81702585061 zastupanog po punomoćniku JOŠKO ŠAGO</derivirana_varijabla>
  </DomainObject.Predmet.ProtustrankaFormatedOIB>
  <DomainObject.Predmet.ProtustrankaFormatedWithAdress>
    <izvorni_sadrzaj> TROGIR TRADE j.d.o.o., Slavonska avenija 7, 10000 Zagreb zastupanog po punomoćniku JOŠKO ŠAGO</izvorni_sadrzaj>
    <derivirana_varijabla naziv="DomainObject.Predmet.ProtustrankaFormatedWithAdress_1"> TROGIR TRADE j.d.o.o., Slavonska avenija 7, 10000 Zagreb zastupanog po punomoćniku JOŠKO ŠAGO</derivirana_varijabla>
  </DomainObject.Predmet.ProtustrankaFormatedWithAdress>
  <DomainObject.Predmet.ProtustrankaFormatedWithAdressOIB>
    <izvorni_sadrzaj> TROGIR TRADE j.d.o.o., OIB 81702585061, Slavonska avenija 7, 10000 Zagreb zastupanog po punomoćniku JOŠKO ŠAGO</izvorni_sadrzaj>
    <derivirana_varijabla naziv="DomainObject.Predmet.ProtustrankaFormatedWithAdressOIB_1"> TROGIR TRADE j.d.o.o., OIB 81702585061, Slavonska avenija 7, 10000 Zagreb zastupanog po punomoćniku JOŠKO ŠAGO</derivirana_varijabla>
  </DomainObject.Predmet.ProtustrankaFormatedWithAdressOIB>
  <DomainObject.Predmet.ProtustrankaWithAdress>
    <izvorni_sadrzaj>TROGIR TRADE j.d.o.o. Slavonska avenija 7, 10000 Zagreb</izvorni_sadrzaj>
    <derivirana_varijabla naziv="DomainObject.Predmet.ProtustrankaWithAdress_1">TROGIR TRADE j.d.o.o. Slavonska avenija 7, 10000 Zagreb</derivirana_varijabla>
  </DomainObject.Predmet.ProtustrankaWithAdress>
  <DomainObject.Predmet.ProtustrankaWithAdressOIB>
    <izvorni_sadrzaj>TROGIR TRADE j.d.o.o., OIB 81702585061, Slavonska avenija 7, 10000 Zagreb</izvorni_sadrzaj>
    <derivirana_varijabla naziv="DomainObject.Predmet.ProtustrankaWithAdressOIB_1">TROGIR TRADE j.d.o.o., OIB 81702585061, Slavonska avenija 7, 10000 Zagreb</derivirana_varijabla>
  </DomainObject.Predmet.ProtustrankaWithAdressOIB>
  <DomainObject.Predmet.ProtustrankaNazivFormated>
    <izvorni_sadrzaj>TROGIR TRADE j.d.o.o.</izvorni_sadrzaj>
    <derivirana_varijabla naziv="DomainObject.Predmet.ProtustrankaNazivFormated_1">TROGIR TRADE j.d.o.o.</derivirana_varijabla>
  </DomainObject.Predmet.ProtustrankaNazivFormated>
  <DomainObject.Predmet.ProtustrankaNazivFormatedOIB>
    <izvorni_sadrzaj>TROGIR TRADE j.d.o.o., OIB 81702585061</izvorni_sadrzaj>
    <derivirana_varijabla naziv="DomainObject.Predmet.ProtustrankaNazivFormatedOIB_1">TROGIR TRADE j.d.o.o., OIB 81702585061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TROGIR TRADE j.d.o.o. zastupanog po punomoćniku JOŠKO ŠAGO</item>
    </izvorni_sadrzaj>
    <derivirana_varijabla naziv="DomainObject.Predmet.ProtuStrankaListFormated_1">
      <item>TROGIR TRADE j.d.o.o. zastupanog po punomoćniku JOŠKO ŠAGO</item>
    </derivirana_varijabla>
  </DomainObject.Predmet.ProtuStrankaListFormated>
  <DomainObject.Predmet.ProtuStrankaListFormatedOIB>
    <izvorni_sadrzaj>
      <item>TROGIR TRADE j.d.o.o., OIB 81702585061 zastupanog po punomoćniku JOŠKO ŠAGO</item>
    </izvorni_sadrzaj>
    <derivirana_varijabla naziv="DomainObject.Predmet.ProtuStrankaListFormatedOIB_1">
      <item>TROGIR TRADE j.d.o.o., OIB 81702585061 zastupanog po punomoćniku JOŠKO ŠAGO</item>
    </derivirana_varijabla>
  </DomainObject.Predmet.ProtuStrankaListFormatedOIB>
  <DomainObject.Predmet.ProtuStrankaListFormatedWithAdress>
    <izvorni_sadrzaj>
      <item>TROGIR TRADE j.d.o.o., Slavonska avenija 7, 10000 Zagreb zastupanog po punomoćniku JOŠKO ŠAGO</item>
    </izvorni_sadrzaj>
    <derivirana_varijabla naziv="DomainObject.Predmet.ProtuStrankaListFormatedWithAdress_1">
      <item>TROGIR TRADE j.d.o.o., Slavonska avenija 7, 10000 Zagreb zastupanog po punomoćniku JOŠKO ŠAGO</item>
    </derivirana_varijabla>
  </DomainObject.Predmet.ProtuStrankaListFormatedWithAdress>
  <DomainObject.Predmet.ProtuStrankaListFormatedWithAdressOIB>
    <izvorni_sadrzaj>
      <item>TROGIR TRADE j.d.o.o., OIB 81702585061, Slavonska avenija 7, 10000 Zagreb zastupanog po punomoćniku JOŠKO ŠAGO</item>
    </izvorni_sadrzaj>
    <derivirana_varijabla naziv="DomainObject.Predmet.ProtuStrankaListFormatedWithAdressOIB_1">
      <item>TROGIR TRADE j.d.o.o., OIB 81702585061, Slavonska avenija 7, 10000 Zagreb zastupanog po punomoćniku JOŠKO ŠAGO</item>
    </derivirana_varijabla>
  </DomainObject.Predmet.ProtuStrankaListFormatedWithAdressOIB>
  <DomainObject.Predmet.ProtuStrankaListNazivFormated>
    <izvorni_sadrzaj>
      <item>TROGIR TRADE j.d.o.o.</item>
    </izvorni_sadrzaj>
    <derivirana_varijabla naziv="DomainObject.Predmet.ProtuStrankaListNazivFormated_1">
      <item>TROGIR TRADE j.d.o.o.</item>
    </derivirana_varijabla>
  </DomainObject.Predmet.ProtuStrankaListNazivFormated>
  <DomainObject.Predmet.ProtuStrankaListNazivFormatedOIB>
    <izvorni_sadrzaj>
      <item>TROGIR TRADE j.d.o.o., OIB 81702585061</item>
    </izvorni_sadrzaj>
    <derivirana_varijabla naziv="DomainObject.Predmet.ProtuStrankaListNazivFormatedOIB_1">
      <item>TROGIR TRADE j.d.o.o., OIB 81702585061</item>
    </derivirana_varijabla>
  </DomainObject.Predmet.ProtuStrankaListNazivFormatedOIB>
  <DomainObject.Predmet.OstaliListFormated>
    <izvorni_sadrzaj>
      <item>JOŠKO ŠAGO punomoćnik sudionika u postupku TROGIR TRADE j.d.o.o.</item>
      <item>KREDITNA BANKA ZAGREB, dioničko društvo</item>
      <item>PRIVREDNA BANKA ZAGREB - DIONIČKO DRUŠTVO</item>
    </izvorni_sadrzaj>
    <derivirana_varijabla naziv="DomainObject.Predmet.OstaliListFormated_1">
      <item>JOŠKO ŠAGO punomoćnik sudionika u postupku TROGIR TRADE j.d.o.o.</item>
      <item>KREDITNA BANKA ZAGREB, dioničko društvo</item>
      <item>PRIVREDNA BANKA ZAGREB - DIONIČKO DRUŠTVO</item>
    </derivirana_varijabla>
  </DomainObject.Predmet.OstaliListFormated>
  <DomainObject.Predmet.OstaliListFormatedOIB>
    <izvorni_sadrzaj>
      <item>JOŠKO ŠAGO, OIB 03734408509 punomoćnik sudionika u postupku TROGIR TRADE j.d.o.o.</item>
      <item>KREDITNA BANKA ZAGREB, dioničko društvo, OIB 70663193635</item>
      <item>PRIVREDNA BANKA ZAGREB - DIONIČKO DRUŠTVO, OIB 02535697732</item>
    </izvorni_sadrzaj>
    <derivirana_varijabla naziv="DomainObject.Predmet.OstaliListFormatedOIB_1">
      <item>JOŠKO ŠAGO, OIB 03734408509 punomoćnik sudionika u postupku TROGIR TRADE j.d.o.o.</item>
      <item>KREDITNA BANKA ZAGREB, dioničko društvo, OIB 70663193635</item>
      <item>PRIVREDNA BANKA ZAGREB - DIONIČKO DRUŠTVO, OIB 02535697732</item>
    </derivirana_varijabla>
  </DomainObject.Predmet.OstaliListFormatedOIB>
  <DomainObject.Predmet.OstaliListFormatedWithAdress>
    <izvorni_sadrzaj>
      <item>JOŠKO ŠAGO, Antona Gustava Matoša 4/C, 21220 Trogir punomoćnik sudionika u postupku TROGIR TRADE j.d.o.o.</item>
      <item>KREDITNA BANKA ZAGREB, dioničko društvo, Ulica grada Vukovara 74, 10000 Zagreb</item>
      <item>PRIVREDNA BANKA ZAGREB - DIONIČKO DRUŠTVO, Radnička cesta 50, 10000 Zagreb</item>
    </izvorni_sadrzaj>
    <derivirana_varijabla naziv="DomainObject.Predmet.OstaliListFormatedWithAdress_1">
      <item>JOŠKO ŠAGO, Antona Gustava Matoša 4/C, 21220 Trogir punomoćnik sudionika u postupku TROGIR TRADE j.d.o.o.</item>
      <item>KREDITNA BANKA ZAGREB, dioničko društvo, Ulica grada Vukovara 74,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JOŠKO ŠAGO, OIB 03734408509, Antona Gustava Matoša 4/C, 21220 Trogir punomoćnik sudionika u postupku TROGIR TRADE j.d.o.o.</item>
      <item>KREDITNA BANKA ZAGREB, dioničko društvo, OIB 70663193635, Ulica grada Vukovara 74, 10000 Zagreb</item>
      <item>PRIVREDNA BANKA ZAGREB - DIONIČKO DRUŠTVO, OIB 02535697732, Radnička cesta 50, 10000 Zagreb</item>
    </izvorni_sadrzaj>
    <derivirana_varijabla naziv="DomainObject.Predmet.OstaliListFormatedWithAdressOIB_1">
      <item>JOŠKO ŠAGO, OIB 03734408509, Antona Gustava Matoša 4/C, 21220 Trogir punomoćnik sudionika u postupku TROGIR TRADE j.d.o.o.</item>
      <item>KREDITNA BANKA ZAGREB, dioničko društvo, OIB 70663193635, Ulica grada Vukovara 74,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JOŠKO ŠAGO</item>
      <item>KREDITNA BANKA ZAGREB, dioničko društvo</item>
      <item>PRIVREDNA BANKA ZAGREB - DIONIČKO DRUŠTVO</item>
    </izvorni_sadrzaj>
    <derivirana_varijabla naziv="DomainObject.Predmet.OstaliListNazivFormated_1">
      <item>JOŠKO ŠAGO</item>
      <item>KREDITNA BANKA ZAGREB, dioničko društvo</item>
      <item>PRIVREDNA BANKA ZAGREB - DIONIČKO DRUŠTVO</item>
    </derivirana_varijabla>
  </DomainObject.Predmet.OstaliListNazivFormated>
  <DomainObject.Predmet.OstaliListNazivFormatedOIB>
    <izvorni_sadrzaj>
      <item>JOŠKO ŠAGO, OIB 03734408509</item>
      <item>KREDITNA BANKA ZAGREB, dioničko društvo, OIB 70663193635</item>
      <item>PRIVREDNA BANKA ZAGREB - DIONIČKO DRUŠTVO, OIB 02535697732</item>
    </izvorni_sadrzaj>
    <derivirana_varijabla naziv="DomainObject.Predmet.OstaliListNazivFormatedOIB_1">
      <item>JOŠKO ŠAGO, OIB 03734408509</item>
      <item>KREDITNA BANKA ZAGREB, dioničko društvo, OIB 70663193635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TROGIR TRADE j.d.o.o.</izvorni_sadrzaj>
    <derivirana_varijabla naziv="DomainObject.Predmet.ProtustrankaIDrugi_1">TROGIR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TROGIR TRADE j.d.o.o., OIB 81702585061, Slavonska avenija 7, 10000 Zagreb</izvorni_sadrzaj>
    <derivirana_varijabla naziv="DomainObject.Predmet.ProtustrankaIDrugiAdressOIB_1">TROGIR TRADE j.d.o.o., OIB 81702585061,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TROGIR TRADE j.d.o.o.</item>
      <item>JOŠKO ŠAGO</item>
      <item>KREDITNA BANKA ZAGREB, dioničko društvo</item>
      <item>PRIVREDNA BANKA ZAGREB - DIONIČKO DRUŠTVO</item>
    </izvorni_sadrzaj>
    <derivirana_varijabla naziv="DomainObject.Predmet.SudioniciListNaziv_1">
      <item>FINA Regionalni centar Zagreb</item>
      <item>TROGIR TRADE j.d.o.o.</item>
      <item>JOŠKO ŠAGO</item>
      <item>KREDITNA BANKA ZAGREB, dioničko društvo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TROGIR TRADE j.d.o.o., OIB 81702585061, Slavonska avenija 7,10000 Zagreb</item>
      <item>JOŠKO ŠAGO, OIB 03734408509, Antona Gustava Matoša 4/C,21220 Trogir</item>
      <item>KREDITNA BANKA ZAGREB, dioničko društvo, OIB 70663193635, Ulica grada Vukovara 74,10000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TROGIR TRADE j.d.o.o., OIB 81702585061, Slavonska avenija 7,10000 Zagreb</item>
      <item>JOŠKO ŠAGO, OIB 03734408509, Antona Gustava Matoša 4/C,21220 Trogir</item>
      <item>KREDITNA BANKA ZAGREB, dioničko društvo, OIB 70663193635, Ulica grada Vukovara 74,10000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81702585061</item>
      <item>, OIB 03734408509</item>
      <item>, OIB 70663193635</item>
      <item>, OIB 02535697732</item>
    </izvorni_sadrzaj>
    <derivirana_varijabla naziv="DomainObject.Predmet.SudioniciListNazivOIB_1">
      <item>, OIB 85821130368</item>
      <item>, OIB 81702585061</item>
      <item>, OIB 03734408509</item>
      <item>, OIB 70663193635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1020</properties:Characters>
  <properties:Lines>41</properties:Lines>
  <properties:Paragraphs>20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2016-12-09T10:58:00Z</cp:lastPrinted>
  <dcterms:modified xmlns:xsi="http://www.w3.org/2001/XMLSchema-instance" xsi:type="dcterms:W3CDTF">2016-12-09T10:58:00Z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