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a910" w14:paraId="02ca91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Header"/>
        <w:jc w:val="right"/>
      </w:pPr>
      <w:r>
        <w:t>13 St-</w:t>
      </w:r>
      <w:r w:rsidR="00DF25F3">
        <w:t>340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 </w:t>
      </w:r>
      <w:r w:rsidR="00DF25F3">
        <w:t>PEIXIA d.o.o. za trgovinu i usluge, Vinkovci, Vladimira Nazora 3,</w:t>
      </w:r>
      <w:r w:rsidR="00A2271D">
        <w:t xml:space="preserve"> </w:t>
      </w:r>
      <w:r w:rsidR="00AC7615">
        <w:t xml:space="preserve">MBS: </w:t>
      </w:r>
      <w:r w:rsidR="00A2271D" w:rsidRPr="00A2271D">
        <w:t>030</w:t>
      </w:r>
      <w:r w:rsidR="00DF25F3">
        <w:t>115400</w:t>
      </w:r>
      <w:r w:rsidR="00AC7615">
        <w:t xml:space="preserve">, </w:t>
      </w:r>
      <w:r w:rsidR="004A0D7B">
        <w:t>OIB</w:t>
      </w:r>
      <w:r w:rsidR="00041551">
        <w:t>:</w:t>
      </w:r>
      <w:r w:rsidR="004A0D7B">
        <w:t xml:space="preserve"> </w:t>
      </w:r>
      <w:r w:rsidR="00DF25F3">
        <w:t>701896156844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DF25F3">
        <w:t>20</w:t>
      </w:r>
      <w:r w:rsidR="00224AFF">
        <w:t xml:space="preserve">. </w:t>
      </w:r>
      <w:r w:rsidR="00DF25F3">
        <w:t>veljače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DF25F3">
        <w:t xml:space="preserve">PEIXIA d.o.o. za trgovinu i usluge, Vinkovci, Vladimira Nazora 3, MBS: </w:t>
      </w:r>
      <w:r w:rsidR="00DF25F3" w:rsidRPr="00A2271D">
        <w:t>030</w:t>
      </w:r>
      <w:r w:rsidR="00DF25F3">
        <w:t>115400, OIB: 701896156844</w:t>
      </w:r>
      <w:r w:rsidR="006009EA">
        <w:t>,</w:t>
      </w:r>
      <w:r>
        <w:t xml:space="preserve"> iznosi </w:t>
      </w:r>
      <w:r w:rsidR="00DF25F3">
        <w:t>343.346,66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DF25F3">
        <w:t xml:space="preserve">Peixia Xu, </w:t>
      </w:r>
      <w:r w:rsidR="00A2271D">
        <w:t xml:space="preserve">iz </w:t>
      </w:r>
      <w:r w:rsidR="00DF25F3">
        <w:t>Vinkovaca</w:t>
      </w:r>
      <w:r w:rsidR="00A2271D">
        <w:t xml:space="preserve">, </w:t>
      </w:r>
      <w:r w:rsidR="00DF25F3">
        <w:t>Vladimira Nazora 3</w:t>
      </w:r>
      <w:r w:rsidR="00A2271D">
        <w:t xml:space="preserve">, </w:t>
      </w:r>
      <w:r w:rsidR="00AC7615">
        <w:t xml:space="preserve">OIB: </w:t>
      </w:r>
      <w:r w:rsidR="00DF25F3">
        <w:t>08503642392</w:t>
      </w:r>
      <w:r w:rsidR="00AC7615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DF25F3">
        <w:t>340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DF25F3">
        <w:t>20</w:t>
      </w:r>
      <w:r>
        <w:t xml:space="preserve">. </w:t>
      </w:r>
      <w:r w:rsidR="009720B5">
        <w:t>veljače</w:t>
      </w:r>
      <w:r>
        <w:t xml:space="preserve"> 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F25F3">
        <w:t>7</w:t>
      </w:r>
      <w:r>
        <w:t>/</w:t>
      </w:r>
      <w:r w:rsidR="00DF25F3">
        <w:t>4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45E" w:rsidR="0071545E">
      <w:r>
        <w:separator/>
      </w:r>
    </w:p>
  </w:endnote>
  <w:endnote w:id="0" w:type="continuationSeparator">
    <w:p w:rsidRDefault="0071545E" w:rsidR="00715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45E" w:rsidR="0071545E">
      <w:r>
        <w:separator/>
      </w:r>
    </w:p>
  </w:footnote>
  <w:footnote w:id="0" w:type="continuationSeparator">
    <w:p w:rsidRDefault="0071545E" w:rsidR="00715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</w:p>
  <w:p w:rsidRDefault="00A214C9" w:rsidP="00C43CDA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1A3B"/>
    <w:rsid w:val="002B4236"/>
    <w:rsid w:val="002C3D49"/>
    <w:rsid w:val="002D2610"/>
    <w:rsid w:val="002D7681"/>
    <w:rsid w:val="002F3AD0"/>
    <w:rsid w:val="002F4AAF"/>
    <w:rsid w:val="002F66FE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24B41"/>
    <w:rsid w:val="00B26A70"/>
    <w:rsid w:val="00B27295"/>
    <w:rsid w:val="00B32948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D6682"/>
    <w:rsid w:val="00DE5F69"/>
    <w:rsid w:val="00DF25F3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ED68C1"/>
    <w:rsid w:val="00F02A50"/>
    <w:rsid w:val="00F040DB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ED6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D68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D68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8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8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ED6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D68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D68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8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8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PEIXIA d.o.o. za trgovinu i usluge</izvorni_sadrzaj>
    <derivirana_varijabla naziv="DomainObject.Predmet.ProtustrankaFormated_1">  PEIXIA d.o.o. za trgovinu i usluge</derivirana_varijabla>
  </DomainObject.Predmet.ProtustrankaFormated>
  <DomainObject.Predmet.ProtustrankaFormatedOIB>
    <izvorni_sadrzaj>  PEIXIA d.o.o. za trgovinu i usluge, OIB 70896156844</izvorni_sadrzaj>
    <derivirana_varijabla naziv="DomainObject.Predmet.ProtustrankaFormatedOIB_1">  PEIXIA d.o.o. za trgovinu i usluge, OIB 70896156844</derivirana_varijabla>
  </DomainObject.Predmet.ProtustrankaFormatedOIB>
  <DomainObject.Predmet.ProtustrankaFormatedWithAdress>
    <izvorni_sadrzaj> PEIXIA d.o.o. za trgovinu i usluge, Vladimira Nazora 3, 32100 Vinkovci</izvorni_sadrzaj>
    <derivirana_varijabla naziv="DomainObject.Predmet.ProtustrankaFormatedWithAdress_1"> PEIXIA d.o.o. za trgovinu i usluge, Vladimira Nazora 3, 32100 Vinkovci</derivirana_varijabla>
  </DomainObject.Predmet.ProtustrankaFormatedWithAdress>
  <DomainObject.Predmet.ProtustrankaFormatedWithAdressOIB>
    <izvorni_sadrzaj> PEIXIA d.o.o. za trgovinu i usluge, OIB 70896156844, Vladimira Nazora 3, 32100 Vinkovci</izvorni_sadrzaj>
    <derivirana_varijabla naziv="DomainObject.Predmet.ProtustrankaFormatedWithAdressOIB_1"> PEIXIA d.o.o. za trgovinu i usluge, OIB 70896156844, Vladimira Nazora 3, 32100 Vinkovci</derivirana_varijabla>
  </DomainObject.Predmet.ProtustrankaFormatedWithAdressOIB>
  <DomainObject.Predmet.ProtustrankaWithAdress>
    <izvorni_sadrzaj>PEIXIA d.o.o. za trgovinu i usluge Vladimira Nazora 3, 32100 Vinkovci</izvorni_sadrzaj>
    <derivirana_varijabla naziv="DomainObject.Predmet.ProtustrankaWithAdress_1">PEIXIA d.o.o. za trgovinu i usluge Vladimira Nazora 3, 32100 Vinkovci</derivirana_varijabla>
  </DomainObject.Predmet.ProtustrankaWithAdress>
  <DomainObject.Predmet.ProtustrankaWithAdressOIB>
    <izvorni_sadrzaj>PEIXIA d.o.o. za trgovinu i usluge, OIB 70896156844, Vladimira Nazora 3, 32100 Vinkovci</izvorni_sadrzaj>
    <derivirana_varijabla naziv="DomainObject.Predmet.ProtustrankaWithAdressOIB_1">PEIXIA d.o.o. za trgovinu i usluge, OIB 70896156844, Vladimira Nazora 3, 32100 Vinkovci</derivirana_varijabla>
  </DomainObject.Predmet.ProtustrankaWithAdressOIB>
  <DomainObject.Predmet.ProtustrankaNazivFormated>
    <izvorni_sadrzaj>PEIXIA d.o.o. za trgovinu i usluge</izvorni_sadrzaj>
    <derivirana_varijabla naziv="DomainObject.Predmet.ProtustrankaNazivFormated_1">PEIXIA d.o.o. za trgovinu i usluge</derivirana_varijabla>
  </DomainObject.Predmet.ProtustrankaNazivFormated>
  <DomainObject.Predmet.ProtustrankaNazivFormatedOIB>
    <izvorni_sadrzaj>PEIXIA d.o.o. za trgovinu i usluge, OIB 70896156844</izvorni_sadrzaj>
    <derivirana_varijabla naziv="DomainObject.Predmet.ProtustrankaNazivFormatedOIB_1">PEIXIA d.o.o. za trgovinu i usluge, OIB 70896156844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PEIXIA d.o.o. za trgovinu i usluge</item>
    </izvorni_sadrzaj>
    <derivirana_varijabla naziv="DomainObject.Predmet.ProtuStrankaListFormated_1">
      <item>PEIXIA d.o.o. za trgovinu i usluge</item>
    </derivirana_varijabla>
  </DomainObject.Predmet.ProtuStrankaListFormated>
  <DomainObject.Predmet.ProtuStrankaListFormatedOIB>
    <izvorni_sadrzaj>
      <item>PEIXIA d.o.o. za trgovinu i usluge, OIB 70896156844</item>
    </izvorni_sadrzaj>
    <derivirana_varijabla naziv="DomainObject.Predmet.ProtuStrankaListFormatedOIB_1">
      <item>PEIXIA d.o.o. za trgovinu i usluge, OIB 70896156844</item>
    </derivirana_varijabla>
  </DomainObject.Predmet.ProtuStrankaListFormatedOIB>
  <DomainObject.Predmet.ProtuStrankaListFormatedWithAdress>
    <izvorni_sadrzaj>
      <item>PEIXIA d.o.o. za trgovinu i usluge, Vladimira Nazora 3, 32100 Vinkovci</item>
    </izvorni_sadrzaj>
    <derivirana_varijabla naziv="DomainObject.Predmet.ProtuStrankaListFormatedWithAdress_1">
      <item>PEIXIA d.o.o. za trgovinu i usluge, Vladimira Nazora 3, 32100 Vinkovci</item>
    </derivirana_varijabla>
  </DomainObject.Predmet.ProtuStrankaListFormatedWithAdress>
  <DomainObject.Predmet.ProtuStrankaListFormatedWithAdressOIB>
    <izvorni_sadrzaj>
      <item>PEIXIA d.o.o. za trgovinu i usluge, OIB 70896156844, Vladimira Nazora 3, 32100 Vinkovci</item>
    </izvorni_sadrzaj>
    <derivirana_varijabla naziv="DomainObject.Predmet.ProtuStrankaListFormatedWithAdressOIB_1">
      <item>PEIXIA d.o.o. za trgovinu i usluge, OIB 70896156844, Vladimira Nazora 3, 32100 Vinkovci</item>
    </derivirana_varijabla>
  </DomainObject.Predmet.ProtuStrankaListFormatedWithAdressOIB>
  <DomainObject.Predmet.ProtuStrankaListNazivFormated>
    <izvorni_sadrzaj>
      <item>PEIXIA d.o.o. za trgovinu i usluge</item>
    </izvorni_sadrzaj>
    <derivirana_varijabla naziv="DomainObject.Predmet.ProtuStrankaListNazivFormated_1">
      <item>PEIXIA d.o.o. za trgovinu i usluge</item>
    </derivirana_varijabla>
  </DomainObject.Predmet.ProtuStrankaListNazivFormated>
  <DomainObject.Predmet.ProtuStrankaListNazivFormatedOIB>
    <izvorni_sadrzaj>
      <item>PEIXIA d.o.o. za trgovinu i usluge, OIB 70896156844</item>
    </izvorni_sadrzaj>
    <derivirana_varijabla naziv="DomainObject.Predmet.ProtuStrankaListNazivFormatedOIB_1">
      <item>PEIXIA d.o.o. za trgovinu i usluge, OIB 70896156844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PEIXIA d.o.o. za trgovinu i usluge</izvorni_sadrzaj>
    <derivirana_varijabla naziv="DomainObject.Predmet.ProtustrankaIDrugi_1">PEIXIA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PEIXIA d.o.o. za trgovinu i usluge, OIB 70896156844, Vladimira Nazora 3, 32100 Vinkovci</izvorni_sadrzaj>
    <derivirana_varijabla naziv="DomainObject.Predmet.ProtustrankaIDrugiAdressOIB_1">PEIXIA d.o.o. za trgovinu i usluge, OIB 70896156844, Vladimira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PEIXIA d.o.o. za trgovinu i usluge</item>
    </izvorni_sadrzaj>
    <derivirana_varijabla naziv="DomainObject.Predmet.SudioniciListNaziv_1">
      <item>FINA RC OSIJEK</item>
      <item>PEIXIA d.o.o. za trgovinu i usluge</item>
    </derivirana_varijabla>
  </DomainObject.Predmet.SudioniciListNaziv>
  <DomainObject.Predmet.SudioniciListAdressOIB>
    <izvorni_sadrzaj>
      <item>FINA RC OSIJEK, OIB 85821130368</item>
      <item>PEIXIA d.o.o. za trgovinu i usluge, OIB 70896156844, Vladimira Nazora 3,32100 Vinkovci</item>
    </izvorni_sadrzaj>
    <derivirana_varijabla naziv="DomainObject.Predmet.SudioniciListAdressOIB_1">
      <item>FINA RC OSIJEK, OIB 85821130368</item>
      <item>PEIXIA d.o.o. za trgovinu i usluge, OIB 70896156844, Vladimira Nazora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70896156844</item>
    </izvorni_sadrzaj>
    <derivirana_varijabla naziv="DomainObject.Predmet.SudioniciListNazivOIB_1">
      <item>, OIB 85821130368</item>
      <item>, OIB 70896156844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1916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2017-02-20T08:47:00Z</dcterms:created>
  <dc:creator>Korisnik</dc:creator>
  <cp:lastModifiedBy>Maja Videnović</cp:lastModifiedBy>
  <cp:lastPrinted>2016-02-05T07:43:00Z</cp:lastPrinted>
  <dcterms:modified xmlns:xsi="http://www.w3.org/2001/XMLSchema-instance" xsi:type="dcterms:W3CDTF">2017-02-20T08:48:00Z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