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f5b3" w14:paraId="9d7f5b3" w:rsidRDefault="00AE649C" w:rsidP="00FA5B5E" w:rsidR="00AE649C" w:rsidRPr="00B76F3C">
      <w:pPr>
        <w:pStyle w:val="Naslov3"/>
        <w15:collapsed w:val="false"/>
      </w:pPr>
    </w:p>
    <w:p w:rsidRDefault="00733AF6" w:rsidP="00733AF6" w:rsidR="00733AF6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St-169/2016-2.</w:t>
      </w:r>
    </w:p>
    <w:p w:rsidRDefault="00733AF6" w:rsidP="00733AF6" w:rsidR="00733AF6">
      <w:pPr>
        <w:ind w:firstLine="5387"/>
        <w:outlineLvl w:val="0"/>
        <w:rPr>
          <w:rFonts w:cs="Arial" w:hAnsi="Arial" w:ascii="Arial"/>
          <w:noProof/>
        </w:rPr>
      </w:pPr>
    </w:p>
    <w:p w:rsidRDefault="00733AF6" w:rsidP="00733AF6" w:rsidR="00733AF6">
      <w:pPr>
        <w:outlineLvl w:val="0"/>
        <w:rPr>
          <w:rFonts w:cs="Arial" w:hAnsi="Arial" w:ascii="Arial"/>
          <w:noProof/>
        </w:rPr>
      </w:pPr>
    </w:p>
    <w:p w:rsidRDefault="00733AF6" w:rsidP="00733AF6" w:rsidR="00733AF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733AF6" w:rsidP="00733AF6" w:rsidR="00733AF6">
      <w:pPr>
        <w:rPr>
          <w:rFonts w:cs="Arial" w:hAnsi="Arial" w:ascii="Arial"/>
          <w:b/>
          <w:noProof/>
        </w:rPr>
      </w:pPr>
    </w:p>
    <w:p w:rsidRDefault="00733AF6" w:rsidP="00733AF6" w:rsidR="00733AF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733AF6" w:rsidP="00733AF6" w:rsidR="00733AF6">
      <w:pPr>
        <w:outlineLvl w:val="0"/>
        <w:rPr>
          <w:rFonts w:cs="Arial" w:hAnsi="Arial" w:ascii="Arial"/>
          <w:noProof/>
        </w:rPr>
      </w:pPr>
    </w:p>
    <w:p w:rsidRDefault="00733AF6" w:rsidP="00733AF6" w:rsidR="00733AF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DDM j.d.o.o. za usluge i trgovinu iz Velikog Trojstva, </w:t>
      </w:r>
      <w:proofErr w:type="spellStart"/>
      <w:r>
        <w:rPr>
          <w:rFonts w:cs="Arial" w:hAnsi="Arial" w:ascii="Arial"/>
        </w:rPr>
        <w:t>Mišulinovac</w:t>
      </w:r>
      <w:proofErr w:type="spellEnd"/>
      <w:r>
        <w:rPr>
          <w:rFonts w:cs="Arial" w:hAnsi="Arial" w:ascii="Arial"/>
        </w:rPr>
        <w:t xml:space="preserve"> 107, MBS 010090374, OIB 04832981332, dan</w:t>
      </w:r>
      <w:r>
        <w:rPr>
          <w:rFonts w:cs="Arial" w:hAnsi="Arial" w:ascii="Arial"/>
          <w:noProof/>
        </w:rPr>
        <w:t>a 19. travnja 2016. godine</w:t>
      </w:r>
    </w:p>
    <w:p w:rsidRDefault="00733AF6" w:rsidP="00733AF6" w:rsidR="00733AF6">
      <w:pPr>
        <w:ind w:firstLine="851"/>
        <w:jc w:val="both"/>
        <w:rPr>
          <w:rFonts w:cs="Arial" w:hAnsi="Arial" w:ascii="Arial"/>
          <w:noProof/>
        </w:rPr>
      </w:pPr>
    </w:p>
    <w:p w:rsidRDefault="00733AF6" w:rsidP="00733AF6" w:rsidR="00733AF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733AF6" w:rsidP="00733AF6" w:rsidR="00733AF6">
      <w:pPr>
        <w:jc w:val="center"/>
        <w:rPr>
          <w:rFonts w:cs="Arial" w:hAnsi="Arial" w:ascii="Arial"/>
        </w:rPr>
      </w:pPr>
    </w:p>
    <w:p w:rsidRDefault="00733AF6" w:rsidP="00733AF6" w:rsidR="00733AF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DDM j.d.o.o. za usluge i trgovinu iz Velikog Trojstva, </w:t>
      </w:r>
      <w:proofErr w:type="spellStart"/>
      <w:r>
        <w:rPr>
          <w:rFonts w:cs="Arial" w:hAnsi="Arial" w:ascii="Arial"/>
        </w:rPr>
        <w:t>Mišulinovac</w:t>
      </w:r>
      <w:proofErr w:type="spellEnd"/>
      <w:r>
        <w:rPr>
          <w:rFonts w:cs="Arial" w:hAnsi="Arial" w:ascii="Arial"/>
        </w:rPr>
        <w:t xml:space="preserve"> 107, MBS 010090374, OIB 04832981332.</w:t>
      </w:r>
    </w:p>
    <w:p w:rsidRDefault="00733AF6" w:rsidP="00733AF6" w:rsidR="00733AF6" w:rsidRPr="00733AF6">
      <w:pPr>
        <w:pStyle w:val="ListaeSPIS"/>
        <w:numPr>
          <w:ilvl w:val="0"/>
          <w:numId w:val="0"/>
        </w:numPr>
        <w:ind w:firstLine="624"/>
        <w:rPr>
          <w:lang w:eastAsia="en-US"/>
        </w:rPr>
      </w:pPr>
    </w:p>
    <w:p w:rsidRDefault="00733AF6" w:rsidP="00733AF6" w:rsidR="00733AF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DDM j.d.o.o. za usluge i trgovinu iz Velikog Trojstva, </w:t>
      </w:r>
      <w:proofErr w:type="spellStart"/>
      <w:r>
        <w:rPr>
          <w:rFonts w:cs="Arial" w:hAnsi="Arial" w:ascii="Arial"/>
        </w:rPr>
        <w:t>Mišulinovac</w:t>
      </w:r>
      <w:proofErr w:type="spellEnd"/>
      <w:r>
        <w:rPr>
          <w:rFonts w:cs="Arial" w:hAnsi="Arial" w:ascii="Arial"/>
        </w:rPr>
        <w:t xml:space="preserve"> 107, MBS 010090374, OIB 04832981332, p</w:t>
      </w:r>
      <w:r>
        <w:rPr>
          <w:rFonts w:cs="Arial" w:hAnsi="Arial" w:ascii="Arial"/>
          <w:noProof/>
        </w:rPr>
        <w:t>ostavlja se privremeni stečajni upravitelj.</w:t>
      </w:r>
    </w:p>
    <w:p w:rsidRDefault="00733AF6" w:rsidP="00733AF6" w:rsidR="00733AF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MIJO RONČEVIĆ iz Osijeka, Vijenac Ivana Meštrovića 74, OIB 97146101285.</w:t>
      </w:r>
    </w:p>
    <w:p w:rsidRDefault="00733AF6" w:rsidP="00733AF6" w:rsidR="00733AF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733AF6" w:rsidP="00733AF6" w:rsidR="00733AF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733AF6" w:rsidP="00733AF6" w:rsidR="00733AF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733AF6" w:rsidP="00733AF6" w:rsidR="00733AF6">
      <w:pPr>
        <w:ind w:firstLine="851"/>
        <w:jc w:val="both"/>
        <w:rPr>
          <w:rFonts w:cs="Arial" w:hAnsi="Arial" w:ascii="Arial"/>
          <w:noProof/>
        </w:rPr>
      </w:pPr>
    </w:p>
    <w:p w:rsidRDefault="00733AF6" w:rsidP="00733AF6" w:rsidR="00733AF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06. lipnja 2016.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733AF6" w:rsidP="00733AF6" w:rsidR="00733AF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733AF6" w:rsidP="00733AF6" w:rsidR="00733AF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Alen Šerepec</w:t>
      </w:r>
    </w:p>
    <w:p w:rsidRDefault="00733AF6" w:rsidP="00733AF6" w:rsidR="00733AF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Mijo Rončević</w:t>
      </w:r>
    </w:p>
    <w:p w:rsidRDefault="00733AF6" w:rsidP="00733AF6" w:rsidR="00733AF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733AF6" w:rsidP="00733AF6" w:rsidR="00733AF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733AF6" w:rsidP="00733AF6" w:rsidR="00733AF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733AF6" w:rsidP="00733AF6" w:rsidR="00733AF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170 dana, u ukupnom iznosu od 39.177,52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733AF6" w:rsidP="00733AF6" w:rsidR="00733AF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733AF6" w:rsidP="00733AF6" w:rsidR="00733AF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733AF6" w:rsidP="00733AF6" w:rsidR="00733AF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</w:t>
      </w:r>
      <w:r>
        <w:rPr>
          <w:rFonts w:cs="Arial" w:hAnsi="Arial" w:ascii="Arial"/>
          <w:noProof/>
        </w:rPr>
        <w:t>k</w:t>
      </w:r>
      <w:r>
        <w:rPr>
          <w:rFonts w:cs="Arial" w:hAnsi="Arial" w:ascii="Arial"/>
          <w:noProof/>
        </w:rPr>
        <w:t xml:space="preserve">a.           </w:t>
      </w:r>
    </w:p>
    <w:p w:rsidRDefault="00733AF6" w:rsidP="00733AF6" w:rsidR="00733AF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19. travnja 2016. godine </w:t>
      </w:r>
    </w:p>
    <w:p w:rsidRDefault="00733AF6" w:rsidP="00733AF6" w:rsidR="00733AF6">
      <w:pPr>
        <w:jc w:val="both"/>
        <w:rPr>
          <w:rFonts w:cs="Arial" w:hAnsi="Arial" w:ascii="Arial"/>
          <w:noProof/>
        </w:rPr>
      </w:pPr>
    </w:p>
    <w:p w:rsidRDefault="00733AF6" w:rsidP="00733AF6" w:rsidR="00733AF6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733AF6" w:rsidP="00733AF6" w:rsidR="00733AF6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  </w:t>
      </w:r>
    </w:p>
    <w:p w:rsidRDefault="00733AF6" w:rsidP="00733AF6" w:rsidR="00733AF6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733AF6" w:rsidP="00733AF6" w:rsidR="00733AF6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lastRenderedPageBreak/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733AF6" w:rsidP="00733AF6" w:rsidR="00733AF6">
      <w:pPr>
        <w:jc w:val="both"/>
        <w:rPr>
          <w:rFonts w:cs="Arial" w:hAnsi="Arial" w:ascii="Arial"/>
          <w:noProof/>
        </w:rPr>
      </w:pPr>
    </w:p>
    <w:p w:rsidRDefault="00733AF6" w:rsidP="00733AF6" w:rsidR="00733AF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733AF6" w:rsidP="00733AF6" w:rsidR="00733AF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733AF6" w:rsidP="00733AF6" w:rsidR="00733AF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733AF6" w:rsidP="00733AF6" w:rsidR="00733AF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733AF6" w:rsidP="00733AF6" w:rsidR="00733AF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733AF6" w:rsidP="00733AF6" w:rsidR="00733AF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733AF6" w:rsidP="00733AF6" w:rsidR="00733AF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733AF6" w:rsidP="00733AF6" w:rsidR="00733AF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733AF6" w:rsidP="00733AF6" w:rsidR="00733AF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733AF6" w:rsidP="00733AF6" w:rsidR="00733AF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Bj.19.4.2016.g.</w:t>
      </w:r>
    </w:p>
    <w:p w:rsidRDefault="00733AF6" w:rsidP="00733AF6" w:rsidR="00733AF6">
      <w:pPr>
        <w:rPr>
          <w:rFonts w:cs="Arial" w:hAnsi="Arial" w:ascii="Arial"/>
        </w:rPr>
      </w:pPr>
    </w:p>
    <w:p w:rsidRDefault="00733AF6" w:rsidP="00733AF6" w:rsidR="00733AF6">
      <w:pPr>
        <w:jc w:val="both"/>
        <w:rPr>
          <w:rFonts w:cs="Arial" w:hAnsi="Arial" w:ascii="Arial"/>
        </w:rPr>
      </w:pPr>
    </w:p>
    <w:p w:rsidRDefault="00733AF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3AF6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626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St-169/2016-2</izvorni_sadrzaj>
    <derivirana_varijabla naziv="DomainObject.Oznaka_1">St-169/2016-2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St-169/2016</izvorni_sadrzaj>
    <derivirana_varijabla naziv="DomainObject.Predmet.OznakaBroj_1">St-169/2016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DDM jednostavno društvo s ograničenom odgovornošću za usluge i trgovinu, Veliko Trojstvo zastupanog po punomoćniku ALEN ŠEREPEC</izvorni_sadrzaj>
    <derivirana_varijabla naziv="DomainObject.Predmet.ProtustrankaFormated_1">  DDM jednostavno društvo s ograničenom odgovornošću za usluge i trgovinu, Veliko Trojstvo zastupanog po punomoćniku ALEN ŠEREPEC</derivirana_varijabla>
  </DomainObject.Predmet.ProtustrankaFormated>
  <DomainObject.Predmet.ProtustrankaFormatedOIB>
    <izvorni_sadrzaj>  DDM jednostavno društvo s ograničenom odgovornošću za usluge i trgovinu, Veliko Trojstvo, OIB 04832981332 zastupanog po punomoćniku ALEN ŠEREPEC</izvorni_sadrzaj>
    <derivirana_varijabla naziv="DomainObject.Predmet.ProtustrankaFormatedOIB_1">  DDM jednostavno društvo s ograničenom odgovornošću za usluge i trgovinu, Veliko Trojstvo, OIB 04832981332 zastupanog po punomoćniku ALEN ŠEREPEC</derivirana_varijabla>
  </DomainObject.Predmet.ProtustrankaFormatedOIB>
  <DomainObject.Predmet.ProtustrankaFormatedWithAdress>
    <izvorni_sadrzaj> DDM jednostavno društvo s ograničenom odgovornošću za usluge i trgovinu, Veliko Trojstvo, Mišulinovac 107, 43000 Veliko Trojstvo zastupanog po punomoćniku ALEN ŠEREPEC</izvorni_sadrzaj>
    <derivirana_varijabla naziv="DomainObject.Predmet.ProtustrankaFormatedWithAdress_1"> DDM jednostavno društvo s ograničenom odgovornošću za usluge i trgovinu, Veliko Trojstvo, Mišulinovac 107, 43000 Veliko Trojstvo zastupanog po punomoćniku ALEN ŠEREPEC</derivirana_varijabla>
  </DomainObject.Predmet.ProtustrankaFormatedWithAdress>
  <DomainObject.Predmet.ProtustrankaFormatedWithAdressOIB>
    <izvorni_sadrzaj> DDM jednostavno društvo s ograničenom odgovornošću za usluge i trgovinu, Veliko Trojstvo, OIB 04832981332, Mišulinovac 107, 43000 Veliko Trojstvo zastupanog po punomoćniku ALEN ŠEREPEC</izvorni_sadrzaj>
    <derivirana_varijabla naziv="DomainObject.Predmet.ProtustrankaFormatedWithAdressOIB_1"> DDM jednostavno društvo s ograničenom odgovornošću za usluge i trgovinu, Veliko Trojstvo, OIB 04832981332, Mišulinovac 107, 43000 Veliko Trojstvo zastupanog po punomoćniku ALEN ŠEREPEC</derivirana_varijabla>
  </DomainObject.Predmet.ProtustrankaFormatedWithAdressOIB>
  <DomainObject.Predmet.ProtustrankaWithAdress>
    <izvorni_sadrzaj>DDM jednostavno društvo s ograničenom odgovornošću za usluge i trgovinu, Veliko Trojstvo Mišulinovac 107, 43000 Veliko Trojstvo</izvorni_sadrzaj>
    <derivirana_varijabla naziv="DomainObject.Predmet.ProtustrankaWithAdress_1">DDM jednostavno društvo s ograničenom odgovornošću za usluge i trgovinu, Veliko Trojstvo Mišulinovac 107, 43000 Veliko Trojstvo</derivirana_varijabla>
  </DomainObject.Predmet.ProtustrankaWithAdress>
  <DomainObject.Predmet.ProtustrankaWithAdressOIB>
    <izvorni_sadrzaj>DDM jednostavno društvo s ograničenom odgovornošću za usluge i trgovinu, Veliko Trojstvo, OIB 04832981332, Mišulinovac 107, 43000 Veliko Trojstvo</izvorni_sadrzaj>
    <derivirana_varijabla naziv="DomainObject.Predmet.ProtustrankaWithAdressOIB_1">DDM jednostavno društvo s ograničenom odgovornošću za usluge i trgovinu, Veliko Trojstvo, OIB 04832981332, Mišulinovac 107, 43000 Veliko Trojstvo</derivirana_varijabla>
  </DomainObject.Predmet.ProtustrankaWithAdressOIB>
  <DomainObject.Predmet.ProtustrankaNazivFormated>
    <izvorni_sadrzaj>DDM jednostavno društvo s ograničenom odgovornošću za usluge i trgovinu, Veliko Trojstvo</izvorni_sadrzaj>
    <derivirana_varijabla naziv="DomainObject.Predmet.ProtustrankaNazivFormated_1">DDM jednostavno društvo s ograničenom odgovornošću za usluge i trgovinu, Veliko Trojstvo</derivirana_varijabla>
  </DomainObject.Predmet.ProtustrankaNazivFormated>
  <DomainObject.Predmet.ProtustrankaNazivFormatedOIB>
    <izvorni_sadrzaj>DDM jednostavno društvo s ograničenom odgovornošću za usluge i trgovinu, Veliko Trojstvo, OIB 04832981332</izvorni_sadrzaj>
    <derivirana_varijabla naziv="DomainObject.Predmet.ProtustrankaNazivFormatedOIB_1">DDM jednostavno društvo s ograničenom odgovornošću za usluge i trgovinu, Veliko Trojstvo, OIB 04832981332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DDM jednostavno društvo s ograničenom odgovornošću za usluge i trgovinu, Veliko Trojstvo zastupanog po punomoćniku ALEN ŠEREPEC</item>
    </izvorni_sadrzaj>
    <derivirana_varijabla naziv="DomainObject.Predmet.ProtuStrankaListFormated_1">
      <item>DDM jednostavno društvo s ograničenom odgovornošću za usluge i trgovinu, Veliko Trojstvo zastupanog po punomoćniku ALEN ŠEREPEC</item>
    </derivirana_varijabla>
  </DomainObject.Predmet.ProtuStrankaListFormated>
  <DomainObject.Predmet.ProtuStrankaListFormatedOIB>
    <izvorni_sadrzaj>
      <item>DDM jednostavno društvo s ograničenom odgovornošću za usluge i trgovinu, Veliko Trojstvo, OIB 04832981332 zastupanog po punomoćniku ALEN ŠEREPEC</item>
    </izvorni_sadrzaj>
    <derivirana_varijabla naziv="DomainObject.Predmet.ProtuStrankaListFormatedOIB_1">
      <item>DDM jednostavno društvo s ograničenom odgovornošću za usluge i trgovinu, Veliko Trojstvo, OIB 04832981332 zastupanog po punomoćniku ALEN ŠEREPEC</item>
    </derivirana_varijabla>
  </DomainObject.Predmet.ProtuStrankaListFormatedOIB>
  <DomainObject.Predmet.ProtuStrankaListFormatedWithAdress>
    <izvorni_sadrzaj>
      <item>DDM jednostavno društvo s ograničenom odgovornošću za usluge i trgovinu, Veliko Trojstvo, Mišulinovac 107, 43000 Veliko Trojstvo zastupanog po punomoćniku ALEN ŠEREPEC</item>
    </izvorni_sadrzaj>
    <derivirana_varijabla naziv="DomainObject.Predmet.ProtuStrankaListFormatedWithAdress_1">
      <item>DDM jednostavno društvo s ograničenom odgovornošću za usluge i trgovinu, Veliko Trojstvo, Mišulinovac 107, 43000 Veliko Trojstvo zastupanog po punomoćniku ALEN ŠEREPEC</item>
    </derivirana_varijabla>
  </DomainObject.Predmet.ProtuStrankaListFormatedWithAdress>
  <DomainObject.Predmet.ProtuStrankaListFormatedWithAdressOIB>
    <izvorni_sadrzaj>
      <item>DDM jednostavno društvo s ograničenom odgovornošću za usluge i trgovinu, Veliko Trojstvo, OIB 04832981332, Mišulinovac 107, 43000 Veliko Trojstvo zastupanog po punomoćniku ALEN ŠEREPEC</item>
    </izvorni_sadrzaj>
    <derivirana_varijabla naziv="DomainObject.Predmet.ProtuStrankaListFormatedWithAdressOIB_1">
      <item>DDM jednostavno društvo s ograničenom odgovornošću za usluge i trgovinu, Veliko Trojstvo, OIB 04832981332, Mišulinovac 107, 43000 Veliko Trojstvo zastupanog po punomoćniku ALEN ŠEREPEC</item>
    </derivirana_varijabla>
  </DomainObject.Predmet.ProtuStrankaListFormatedWithAdressOIB>
  <DomainObject.Predmet.ProtuStrankaListNazivFormated>
    <izvorni_sadrzaj>
      <item>DDM jednostavno društvo s ograničenom odgovornošću za usluge i trgovinu, Veliko Trojstvo</item>
    </izvorni_sadrzaj>
    <derivirana_varijabla naziv="DomainObject.Predmet.ProtuStrankaListNazivFormated_1">
      <item>DDM jednostavno društvo s ograničenom odgovornošću za usluge i trgovinu, Veliko Trojstvo</item>
    </derivirana_varijabla>
  </DomainObject.Predmet.ProtuStrankaListNazivFormated>
  <DomainObject.Predmet.ProtuStrankaListNazivFormatedOIB>
    <izvorni_sadrzaj>
      <item>DDM jednostavno društvo s ograničenom odgovornošću za usluge i trgovinu, Veliko Trojstvo, OIB 04832981332</item>
    </izvorni_sadrzaj>
    <derivirana_varijabla naziv="DomainObject.Predmet.ProtuStrankaListNazivFormatedOIB_1">
      <item>DDM jednostavno društvo s ograničenom odgovornošću za usluge i trgovinu, Veliko Trojstvo, OIB 04832981332</item>
    </derivirana_varijabla>
  </DomainObject.Predmet.ProtuStrankaListNazivFormatedOIB>
  <DomainObject.Predmet.OstaliListFormated>
    <izvorni_sadrzaj>
      <item>ALEN ŠEREPEC punomoćnik sudionika u postupku DDM jednostavno društvo s ograničenom odgovornošću za usluge i trgovinu, Veliko Trojstvo</item>
    </izvorni_sadrzaj>
    <derivirana_varijabla naziv="DomainObject.Predmet.OstaliListFormated_1">
      <item>ALEN ŠEREPEC punomoćnik sudionika u postupku DDM jednostavno društvo s ograničenom odgovornošću za usluge i trgovinu, Veliko Trojstvo</item>
    </derivirana_varijabla>
  </DomainObject.Predmet.OstaliListFormated>
  <DomainObject.Predmet.OstaliListFormatedOIB>
    <izvorni_sadrzaj>
      <item>ALEN ŠEREPEC, OIB 91516506617 punomoćnik sudionika u postupku DDM jednostavno društvo s ograničenom odgovornošću za usluge i trgovinu, Veliko Trojstvo</item>
    </izvorni_sadrzaj>
    <derivirana_varijabla naziv="DomainObject.Predmet.OstaliListFormatedOIB_1">
      <item>ALEN ŠEREPEC, OIB 91516506617 punomoćnik sudionika u postupku DDM jednostavno društvo s ograničenom odgovornošću za usluge i trgovinu, Veliko Trojstvo</item>
    </derivirana_varijabla>
  </DomainObject.Predmet.OstaliListFormatedOIB>
  <DomainObject.Predmet.OstaliListFormatedWithAdress>
    <izvorni_sadrzaj>
      <item>ALEN ŠEREPEC, Mišulinovac 107, 43000 Veliko Trojstvo punomoćnik sudionika u postupku DDM jednostavno društvo s ograničenom odgovornošću za usluge i trgovinu, Veliko Trojstvo</item>
    </izvorni_sadrzaj>
    <derivirana_varijabla naziv="DomainObject.Predmet.OstaliListFormatedWithAdress_1">
      <item>ALEN ŠEREPEC, Mišulinovac 107, 43000 Veliko Trojstvo punomoćnik sudionika u postupku DDM jednostavno društvo s ograničenom odgovornošću za usluge i trgovinu, Veliko Trojstvo</item>
    </derivirana_varijabla>
  </DomainObject.Predmet.OstaliListFormatedWithAdress>
  <DomainObject.Predmet.OstaliListFormatedWithAdressOIB>
    <izvorni_sadrzaj>
      <item>ALEN ŠEREPEC, OIB 91516506617, Mišulinovac 107, 43000 Veliko Trojstvo punomoćnik sudionika u postupku DDM jednostavno društvo s ograničenom odgovornošću za usluge i trgovinu, Veliko Trojstvo</item>
    </izvorni_sadrzaj>
    <derivirana_varijabla naziv="DomainObject.Predmet.OstaliListFormatedWithAdressOIB_1">
      <item>ALEN ŠEREPEC, OIB 91516506617, Mišulinovac 107, 43000 Veliko Trojstvo punomoćnik sudionika u postupku DDM jednostavno društvo s ograničenom odgovornošću za usluge i trgovinu, Veliko Trojstvo</item>
    </derivirana_varijabla>
  </DomainObject.Predmet.OstaliListFormatedWithAdressOIB>
  <DomainObject.Predmet.OstaliListNazivFormated>
    <izvorni_sadrzaj>
      <item>ALEN ŠEREPEC</item>
    </izvorni_sadrzaj>
    <derivirana_varijabla naziv="DomainObject.Predmet.OstaliListNazivFormated_1">
      <item>ALEN ŠEREPEC</item>
    </derivirana_varijabla>
  </DomainObject.Predmet.OstaliListNazivFormated>
  <DomainObject.Predmet.OstaliListNazivFormatedOIB>
    <izvorni_sadrzaj>
      <item>ALEN ŠEREPEC, OIB 91516506617</item>
    </izvorni_sadrzaj>
    <derivirana_varijabla naziv="DomainObject.Predmet.OstaliListNazivFormatedOIB_1">
      <item>ALEN ŠEREPEC, OIB 91516506617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St-169/2016-2</izvorni_sadrzaj>
    <derivirana_varijabla naziv="DomainObject.PoslovniBrojDokumenta_1">St-169/2016-2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DDM jednostavno društvo s ograničenom odgovornošću za usluge i trgovinu, Veliko Trojstvo</izvorni_sadrzaj>
    <derivirana_varijabla naziv="DomainObject.Predmet.ProtustrankaIDrugi_1">DDM jednostavno društvo s ograničenom odgovornošću za usluge i trgovinu, Veliko Trojstvo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DDM jednostavno društvo s ograničenom odgovornošću za usluge i trgovinu, Veliko Trojstvo, OIB 04832981332, Mišulinovac 107, 43000 Veliko Trojstvo</izvorni_sadrzaj>
    <derivirana_varijabla naziv="DomainObject.Predmet.ProtustrankaIDrugiAdressOIB_1">DDM jednostavno društvo s ograničenom odgovornošću za usluge i trgovinu, Veliko Trojstvo, OIB 04832981332, Mišulinovac 107,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DDM jednostavno društvo s ograničenom odgovornošću za usluge i trgovinu, Veliko Trojstvo</item>
      <item>ALEN ŠEREPEC</item>
    </izvorni_sadrzaj>
    <derivirana_varijabla naziv="DomainObject.Predmet.SudioniciListNaziv_1">
      <item>FINA, RC ZAGREB, Podružnica Bjelovar</item>
      <item>DDM jednostavno društvo s ograničenom odgovornošću za usluge i trgovinu, Veliko Trojstvo</item>
      <item>ALEN ŠEREPEC</item>
    </derivirana_varijabla>
  </DomainObject.Predmet.SudioniciListNaziv>
  <DomainObject.Predmet.SudioniciListAdressOIB>
    <izvorni_sadrzaj>
      <item>FINA, RC ZAGREB, Podružnica Bjelovar, OIB 85821130368, F. Supila 4,43000 Bjelovar</item>
      <item>DDM jednostavno društvo s ograničenom odgovornošću za usluge i trgovinu, Veliko Trojstvo, OIB 04832981332, Mišulinovac 107,43000 Veliko Trojstvo</item>
      <item>ALEN ŠEREPEC, OIB 91516506617, Mišulinovac 107,43000 Veliko Trojstvo</item>
    </izvorni_sadrzaj>
    <derivirana_varijabla naziv="DomainObject.Predmet.SudioniciListAdressOIB_1">
      <item>FINA, RC ZAGREB, Podružnica Bjelovar, OIB 85821130368, F. Supila 4,43000 Bjelovar</item>
      <item>DDM jednostavno društvo s ograničenom odgovornošću za usluge i trgovinu, Veliko Trojstvo, OIB 04832981332, Mišulinovac 107,43000 Veliko Trojstvo</item>
      <item>ALEN ŠEREPEC, OIB 91516506617, Mišulinovac 107,43000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519D5-0A13-4686-A4DF-B54184937B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634</properties:Words>
  <properties:Characters>3548</properties:Characters>
  <properties:Lines>92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2016-04-19T05:28:00Z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