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fcf9" w14:paraId="8b6fcf9" w:rsidRDefault="00BD787E" w:rsidP="00BD787E" w:rsidR="00BD787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D787E" w:rsidP="00BD787E" w:rsidR="00BD787E">
      <w:pPr>
        <w:spacing w:after="0"/>
        <w:jc w:val="both"/>
      </w:pPr>
      <w:r>
        <w:t xml:space="preserve">       REPUBLIKA HRVATSKA</w:t>
      </w:r>
    </w:p>
    <w:p w:rsidRDefault="00BD787E" w:rsidP="00BD787E" w:rsidR="00BD787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D787E" w:rsidP="00BD787E" w:rsidR="00BD787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</w:pPr>
      <w:r>
        <w:t xml:space="preserve">                                                                                                      Poslovni broj: 3 St-74/12-613</w:t>
      </w: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  <w:jc w:val="center"/>
      </w:pPr>
      <w:r>
        <w:t>R E P U B L I K A   H R V A T S K A</w:t>
      </w: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  <w:jc w:val="center"/>
      </w:pPr>
      <w:r>
        <w:t>R J E Š E N J E</w:t>
      </w:r>
    </w:p>
    <w:p w:rsidRDefault="00BD787E" w:rsidP="00BD787E" w:rsidR="00BD787E">
      <w:pPr>
        <w:spacing w:after="0"/>
        <w:jc w:val="center"/>
      </w:pP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  <w:jc w:val="both"/>
      </w:pPr>
      <w:r>
        <w:tab/>
        <w:t>TRGOVAČKI SUD U VARAŽDINU, po sucu toga suda Jasni Lekić, kao stečajnom sucu, u stečajnom postupku nad stečajnim dužnikom METEOR GRUPA d.o.o. „u stečaju“, Varaždin, Optujska 12, MBS: 070012581, OIB: 09637080512, dana 23. svibnja 2017. godine,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center"/>
      </w:pPr>
      <w:r>
        <w:t>r i j e š i o   j e:</w:t>
      </w:r>
    </w:p>
    <w:p w:rsidRDefault="00BD787E" w:rsidP="00BD787E" w:rsidR="00BD787E">
      <w:pPr>
        <w:spacing w:after="0"/>
        <w:jc w:val="center"/>
        <w:rPr>
          <w:sz w:val="36"/>
          <w:szCs w:val="36"/>
        </w:rPr>
      </w:pP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  <w:jc w:val="both"/>
      </w:pPr>
      <w:r>
        <w:tab/>
        <w:t>I/ Određuje se skupština vjerovnika za dan</w:t>
      </w:r>
    </w:p>
    <w:p w:rsidRDefault="00BD787E" w:rsidP="00BD787E" w:rsidR="00BD787E">
      <w:pPr>
        <w:spacing w:after="0"/>
      </w:pPr>
    </w:p>
    <w:p w:rsidRDefault="00BD787E" w:rsidP="00BD787E" w:rsidR="00BD787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27. lipnja 2017. u 13,00 sati </w:t>
      </w:r>
    </w:p>
    <w:p w:rsidRDefault="00BD787E" w:rsidP="00BD787E" w:rsidR="00BD787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BD787E" w:rsidP="00BD787E" w:rsidR="00BD787E">
      <w:pPr>
        <w:spacing w:after="0"/>
        <w:jc w:val="center"/>
        <w:rPr>
          <w:b/>
          <w:i/>
          <w:u w:val="single"/>
        </w:rPr>
      </w:pPr>
    </w:p>
    <w:p w:rsidRDefault="00BD787E" w:rsidP="00BD787E" w:rsidR="00BD787E">
      <w:pPr>
        <w:spacing w:after="0"/>
        <w:jc w:val="both"/>
      </w:pPr>
      <w:r>
        <w:tab/>
        <w:t>II/ Dnevni red: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numPr>
          <w:ilvl w:val="0"/>
          <w:numId w:val="47"/>
        </w:numPr>
        <w:spacing w:after="0"/>
        <w:jc w:val="both"/>
      </w:pPr>
      <w:r>
        <w:t>Rasprava o provedenom stečajnom postupku i njegovim troškovima i o obavljenim isplatama vjerovnicima</w:t>
      </w:r>
    </w:p>
    <w:p w:rsidRDefault="00BD787E" w:rsidP="00BD787E" w:rsidR="00BD787E">
      <w:pPr>
        <w:numPr>
          <w:ilvl w:val="0"/>
          <w:numId w:val="47"/>
        </w:numPr>
        <w:spacing w:after="0"/>
        <w:jc w:val="both"/>
      </w:pPr>
      <w:r>
        <w:t>Rasprava o sporovima u tijeku, o daljnjim izgledima u sporovima i o troškovima sporova</w:t>
      </w:r>
    </w:p>
    <w:p w:rsidRDefault="00BD787E" w:rsidP="00BD787E" w:rsidR="00BD787E">
      <w:pPr>
        <w:numPr>
          <w:ilvl w:val="0"/>
          <w:numId w:val="47"/>
        </w:numPr>
        <w:spacing w:after="0"/>
        <w:jc w:val="both"/>
      </w:pPr>
      <w:r>
        <w:t>Odlučivanje o daljnjem unovčenju neunovčene stečajne mase te o drugim radnjama od važnosti za provedbu i zaključenje ovog stečajnog postupka.</w:t>
      </w:r>
    </w:p>
    <w:p w:rsidRDefault="00BD787E" w:rsidP="00BD787E" w:rsidR="00BD787E">
      <w:pPr>
        <w:spacing w:after="0"/>
        <w:ind w:left="705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ab/>
      </w:r>
      <w:r>
        <w:tab/>
      </w:r>
      <w:r>
        <w:tab/>
      </w:r>
      <w:r>
        <w:tab/>
        <w:t>U Varaždinu, 23. svibnja 2017. godine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D787E" w:rsidP="00BD787E" w:rsidR="00BD787E">
      <w:pPr>
        <w:spacing w:after="0"/>
        <w:jc w:val="both"/>
      </w:pPr>
      <w:r>
        <w:tab/>
        <w:t>POUKA O PRAVNOM LIJEKU: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ab/>
        <w:t>Protiv ovog rješenja posebna žalba nije dopuštena.</w:t>
      </w: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</w:p>
    <w:p w:rsidRDefault="00BD787E" w:rsidP="00BD787E" w:rsidR="00BD787E">
      <w:pPr>
        <w:spacing w:after="0"/>
        <w:jc w:val="both"/>
      </w:pPr>
      <w:r>
        <w:t xml:space="preserve">DNA:  1. Stečajna upraviteljica Nevenka Golubić, dipl. oec. iz Štefanca, Štefanec Marof 27, </w:t>
      </w:r>
    </w:p>
    <w:p w:rsidRDefault="00BD787E" w:rsidP="00BD787E" w:rsidR="00BD787E">
      <w:pPr>
        <w:spacing w:after="0"/>
        <w:jc w:val="both"/>
      </w:pPr>
      <w:r>
        <w:t xml:space="preserve">               42202 Trnovec Bartolovečki</w:t>
      </w:r>
    </w:p>
    <w:p w:rsidRDefault="00BD787E" w:rsidP="00BD787E" w:rsidR="00BD787E">
      <w:pPr>
        <w:spacing w:after="0"/>
        <w:jc w:val="both"/>
      </w:pPr>
      <w:r>
        <w:t xml:space="preserve">            2. e-Oglasna ploča suda</w:t>
      </w:r>
    </w:p>
    <w:p w:rsidRDefault="00BD787E" w:rsidP="00BD787E" w:rsidR="00BD787E">
      <w:pPr>
        <w:spacing w:after="0"/>
        <w:jc w:val="both"/>
      </w:pPr>
      <w:r>
        <w:t xml:space="preserve">           </w:t>
      </w:r>
    </w:p>
    <w:p w:rsidRDefault="00AE649C" w:rsidP="00BD787E" w:rsidR="00AE649C" w:rsidRPr="00B76F3C">
      <w:pPr>
        <w:pStyle w:val="NormaleSPIS"/>
        <w:spacing w:after="0"/>
      </w:pPr>
    </w:p>
    <w:p w:rsidRDefault="00AB4602" w:rsidP="00BD787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D787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487" w:rsidP="00537B78" w:rsidR="00865487">
      <w:r>
        <w:separator/>
      </w:r>
    </w:p>
  </w:endnote>
  <w:endnote w:id="0" w:type="continuationSeparator">
    <w:p w:rsidRDefault="00865487" w:rsidP="00537B78" w:rsidR="00865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487" w:rsidP="00537B78" w:rsidR="00865487">
      <w:r>
        <w:separator/>
      </w:r>
    </w:p>
  </w:footnote>
  <w:footnote w:id="0" w:type="continuationSeparator">
    <w:p w:rsidRDefault="00865487" w:rsidP="00537B78" w:rsidR="00865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9D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487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87E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0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St-74/2012-613</izvorni_sadrzaj>
    <derivirana_varijabla naziv="DomainObject.Oznaka_1">St-74/2012-613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St-74/2012-613</izvorni_sadrzaj>
    <derivirana_varijabla naziv="DomainObject.PoslovniBrojDokumenta_1">St-74/2012-613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5471D-D3F6-4D8C-8EFF-1E2EA35A2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201</properties:Words>
  <properties:Characters>972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2017-05-23T10:10:00Z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St-74/2012-613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