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e0fc" w14:paraId="77de0fc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E67348">
        <w:t>72</w:t>
      </w:r>
      <w:r w:rsidR="00855B74">
        <w:t>1</w:t>
      </w:r>
      <w:r w:rsidR="00C759B5">
        <w:t>/16-</w:t>
      </w:r>
      <w:r w:rsidR="00E67348">
        <w:t>1</w:t>
      </w:r>
      <w:r w:rsidR="00855B74">
        <w:t>2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563E3B" w:rsidRPr="00B12545">
        <w:t>LANTERNA d.o.o., Zadar, Polačišće 9, OIB</w:t>
      </w:r>
      <w:r w:rsidR="00563E3B">
        <w:t>:</w:t>
      </w:r>
      <w:r w:rsidR="00563E3B" w:rsidRPr="00B12545">
        <w:t xml:space="preserve"> 07676334513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EC0E2D">
        <w:t>16</w:t>
      </w:r>
      <w:r w:rsidR="00FB2747">
        <w:t>. svibnja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563E3B" w:rsidRPr="00B12545">
        <w:t>LANTERNA d.o.o., Zadar, Polačišće 9, OIB</w:t>
      </w:r>
      <w:r w:rsidR="00563E3B">
        <w:t>:</w:t>
      </w:r>
      <w:r w:rsidR="00563E3B" w:rsidRPr="00B12545">
        <w:t xml:space="preserve"> 07676334513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BF4397" w:rsidRPr="004C59EF">
        <w:t>Blaž Savić, Bana Josipa Jelačića 4/V, Zadar, datum rođenja: 15. travnja 1935. godine, mjesto rođenja: Banjevci</w:t>
      </w:r>
      <w:r w:rsidR="00BF4397">
        <w:t xml:space="preserve">, broj osobne iskaznice: </w:t>
      </w:r>
      <w:r w:rsidR="00BF4397" w:rsidRPr="004C59EF">
        <w:t>1504935383902, izdana od strane: PU Zadar, OIB: 44660472906</w:t>
      </w:r>
      <w:r w:rsidR="001F1A82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563E3B" w:rsidRPr="00B12545">
        <w:t>LANTERNA d.o.o., Zadar, Polačišće 9, OIB</w:t>
      </w:r>
      <w:r w:rsidR="00563E3B">
        <w:t>:</w:t>
      </w:r>
      <w:r w:rsidR="00563E3B" w:rsidRPr="00B12545">
        <w:t xml:space="preserve"> 07676334513</w:t>
      </w:r>
      <w:r w:rsidR="00224F54">
        <w:t>,</w:t>
      </w:r>
      <w:r w:rsidR="00FB2747">
        <w:t xml:space="preserve"> </w:t>
      </w:r>
      <w:r>
        <w:t xml:space="preserve">otvara se </w:t>
      </w:r>
      <w:r w:rsidR="00224F54">
        <w:t>16</w:t>
      </w:r>
      <w:r w:rsidR="00FB2747">
        <w:t>. svibnja</w:t>
      </w:r>
      <w:r w:rsidR="007F66C6">
        <w:t xml:space="preserve"> 2016</w:t>
      </w:r>
      <w:r>
        <w:t xml:space="preserve">. u </w:t>
      </w:r>
      <w:r w:rsidR="00224F54">
        <w:t>14</w:t>
      </w:r>
      <w:r w:rsidR="00BA4B0E" w:rsidRPr="00BA4B0E">
        <w:t>,</w:t>
      </w:r>
      <w:r w:rsidR="00563E3B">
        <w:t>10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D83B0C">
        <w:t>72</w:t>
      </w:r>
      <w:r w:rsidR="00563E3B">
        <w:t>1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224F54">
        <w:t>7</w:t>
      </w:r>
      <w:r w:rsidR="00D83B0C">
        <w:t>2</w:t>
      </w:r>
      <w:r w:rsidR="00563E3B">
        <w:t>1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BF4397">
        <w:rPr>
          <w:b/>
        </w:rPr>
        <w:t>30. kolovoza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BF4397">
        <w:rPr>
          <w:b/>
        </w:rPr>
        <w:t>09</w:t>
      </w:r>
      <w:r w:rsidR="00646C52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BF4397">
        <w:rPr>
          <w:b/>
        </w:rPr>
        <w:t>30. kolovoza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BF4397">
        <w:rPr>
          <w:b/>
        </w:rPr>
        <w:t>10</w:t>
      </w:r>
      <w:r w:rsidR="00646C52">
        <w:rPr>
          <w:b/>
        </w:rPr>
        <w:t>,00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8142A2">
        <w:t xml:space="preserve"> </w:t>
      </w:r>
      <w:r w:rsidR="00E10083">
        <w:t xml:space="preserve">zemljišne knjige, </w:t>
      </w:r>
      <w:r w:rsidR="0039699B" w:rsidRPr="007E0FEA">
        <w:t>upisnik brodov</w:t>
      </w:r>
      <w:r w:rsidR="00646C52">
        <w:t xml:space="preserve">a, upisnik brodova u izgradnji </w:t>
      </w:r>
      <w:r w:rsidR="0039699B" w:rsidRPr="007E0FEA">
        <w:t>i upisnik prava intelektualnog vlasništva.</w:t>
      </w:r>
    </w:p>
    <w:p w:rsidRDefault="00224F54" w:rsidP="0039699B" w:rsidR="00224F54">
      <w:pPr>
        <w:jc w:val="both"/>
      </w:pPr>
    </w:p>
    <w:p w:rsidRDefault="00224F54" w:rsidP="00224F54" w:rsidR="00224F54" w:rsidRPr="00BC28B6">
      <w:pPr>
        <w:ind w:firstLine="708"/>
        <w:jc w:val="both"/>
      </w:pPr>
      <w:r>
        <w:t xml:space="preserve">IX Određuje se upis zabilježbe otvaranja stečajnog postupka u zemljišnoj knjizi Općinskog suda u Zadru, čest. zem. </w:t>
      </w:r>
      <w:r w:rsidR="00563E3B">
        <w:t>57/4</w:t>
      </w:r>
      <w:r w:rsidR="00D93D2F">
        <w:t>, etaža 14</w:t>
      </w:r>
      <w:r>
        <w:t xml:space="preserve">, zk. ul. </w:t>
      </w:r>
      <w:r w:rsidR="00D93D2F">
        <w:t>2276, k.o. Ugljan i</w:t>
      </w:r>
      <w:r w:rsidR="00563E3B">
        <w:t xml:space="preserve"> čest. zem. 121/1</w:t>
      </w:r>
      <w:r w:rsidR="00D93D2F">
        <w:t>, etaža 1</w:t>
      </w:r>
      <w:r w:rsidR="00563E3B">
        <w:t>, zk. ul. 471, k.o. Dobropoljana</w:t>
      </w:r>
      <w:r>
        <w:t>.</w:t>
      </w:r>
    </w:p>
    <w:p w:rsidRDefault="00D47766" w:rsidP="00E10083" w:rsidR="00D47766" w:rsidRPr="007E0FEA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182066" w:rsidP="000F60FD" w:rsidR="00182066" w:rsidRPr="007E0FEA"/>
    <w:p w:rsidRDefault="000F60FD" w:rsidP="00BE4BFE" w:rsidR="00BE4BFE">
      <w:pPr>
        <w:jc w:val="both"/>
      </w:pPr>
      <w:r w:rsidRPr="007E0FEA">
        <w:tab/>
      </w:r>
      <w:r w:rsidR="00BE4BFE">
        <w:t xml:space="preserve">FINA, Regionalni centar Split, Podružnica Zadar je ovom sudu </w:t>
      </w:r>
      <w:r w:rsidR="00563E3B">
        <w:t>18. rujna</w:t>
      </w:r>
      <w:r w:rsidR="00BE4BFE">
        <w:t xml:space="preserve"> 2015. sukladno odredbama Stečajnog zakona podnijela zahtjev za provedbu skraćenoga stečajnog postupka.</w:t>
      </w:r>
    </w:p>
    <w:p w:rsidRDefault="00BE4BFE" w:rsidP="00BE4BFE" w:rsidR="00BE4BFE">
      <w:pPr>
        <w:jc w:val="both"/>
      </w:pPr>
      <w:r>
        <w:tab/>
        <w:t>Postupajući temeljem čl. 433. Stečajnog zakona (Narodne novine 71/15), a nakon što je vjerovnik podnio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563E3B" w:rsidP="00563E3B" w:rsidR="00563E3B">
      <w:pPr>
        <w:ind w:firstLine="708"/>
        <w:jc w:val="both"/>
      </w:pPr>
      <w:r>
        <w:t xml:space="preserve">Naime, vjerovnik Republika Hrvatska, Ministarstvo financija, Područni ured Dalmacija pravovremeno je podnio prijedlog za otvaranje stečajnog postupka i učinio vjerojatnim postojanje svojeg potraživanja prema stečajnom dužniku </w:t>
      </w:r>
      <w:r w:rsidRPr="009A2EA0">
        <w:t>dostavom</w:t>
      </w:r>
      <w:r>
        <w:t xml:space="preserve"> </w:t>
      </w:r>
      <w:r w:rsidRPr="00E10083">
        <w:t>ispisa evidencije o stanju</w:t>
      </w:r>
      <w:r>
        <w:t xml:space="preserve"> duga za ovog stečajnog dužnika. </w:t>
      </w:r>
      <w:r w:rsidRPr="004C2D31">
        <w:t>Nadalje je dostavljen i izva</w:t>
      </w:r>
      <w:r>
        <w:t>tke</w:t>
      </w:r>
      <w:r w:rsidRPr="004C2D31">
        <w:t xml:space="preserve"> iz zemljišne knjige iz </w:t>
      </w:r>
      <w:r>
        <w:t>kojih</w:t>
      </w:r>
      <w:r w:rsidRPr="004C2D31">
        <w:t xml:space="preserve"> je vidljivo da dužnik ima nekretnin</w:t>
      </w:r>
      <w:r w:rsidR="00D93D2F">
        <w:t xml:space="preserve">a. </w:t>
      </w:r>
      <w:r w:rsidRPr="004C2D31">
        <w:t xml:space="preserve"> </w:t>
      </w:r>
    </w:p>
    <w:p w:rsidRDefault="00224F54" w:rsidP="00224F54" w:rsidR="00224F54" w:rsidRPr="004C2D31">
      <w:pPr>
        <w:ind w:firstLine="708"/>
        <w:jc w:val="both"/>
      </w:pPr>
      <w:r w:rsidRPr="004C2D31">
        <w:t>Slijedom navedenog sud je utvrdio da su ispunjeni uvjeti za otvaranje stečajnog postupka</w:t>
      </w:r>
      <w:r>
        <w:t xml:space="preserve"> obzirom da je dužnik nesposoban za plaćanje i prezadužen u smislu čl. 6. i 7 . Stečajnog zakona</w:t>
      </w:r>
      <w:r w:rsidRPr="004C2D31">
        <w:t xml:space="preserve">, te da </w:t>
      </w:r>
      <w:r w:rsidRPr="00D93D2F">
        <w:t>postoji imovina kojom bi se mogli pokriti troškovi postupka i barem dijelom namiriti vjerovnici,</w:t>
      </w:r>
      <w:r w:rsidRPr="004C2D31">
        <w:t xml:space="preserve"> pa je odlučeno u skladu s čl. 433. Stečajnog zakona.</w:t>
      </w:r>
    </w:p>
    <w:p w:rsidRDefault="00224F54" w:rsidP="00224F54" w:rsidR="00224F54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224F54" w:rsidP="00224F54" w:rsidR="00224F54" w:rsidRPr="00D93D2F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zakona, </w:t>
      </w:r>
      <w:r w:rsidRPr="00D93D2F">
        <w:t>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24F54" w:rsidP="00224F54" w:rsidR="00224F54" w:rsidRPr="007E0FEA">
      <w:pPr>
        <w:jc w:val="both"/>
      </w:pPr>
      <w:r w:rsidRPr="007E0FEA">
        <w:t xml:space="preserve">          Stoga je odlučeno kao u izreci.  </w:t>
      </w:r>
    </w:p>
    <w:p w:rsidRDefault="00B13C8D" w:rsidP="00BE4BFE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224F54">
        <w:t>16</w:t>
      </w:r>
      <w:r w:rsidR="00FB2747">
        <w:t>. svibnja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D93D2F" w:rsidP="000F60FD" w:rsidR="00D93D2F">
      <w:pPr>
        <w:jc w:val="both"/>
        <w:rPr>
          <w:b/>
        </w:rPr>
      </w:pPr>
    </w:p>
    <w:p w:rsidRDefault="00D93D2F" w:rsidP="000F60FD" w:rsidR="00D93D2F">
      <w:pPr>
        <w:jc w:val="both"/>
        <w:rPr>
          <w:b/>
        </w:rPr>
      </w:pPr>
    </w:p>
    <w:p w:rsidRDefault="00D93D2F" w:rsidP="000F60FD" w:rsidR="00D93D2F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lastRenderedPageBreak/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C941CC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B0C" w:rsidR="00D83B0C">
      <w:r>
        <w:separator/>
      </w:r>
    </w:p>
  </w:endnote>
  <w:endnote w:id="0" w:type="continuationSeparator">
    <w:p w:rsidRDefault="00D83B0C" w:rsidR="00D83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B0C" w:rsidP="00226C22" w:rsidR="00D83B0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3B0C" w:rsidP="00226C22" w:rsidR="00D83B0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B0C" w:rsidP="00226C22" w:rsidR="00D83B0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B0C" w:rsidR="00D83B0C">
      <w:r>
        <w:separator/>
      </w:r>
    </w:p>
  </w:footnote>
  <w:footnote w:id="0" w:type="continuationSeparator">
    <w:p w:rsidRDefault="00D83B0C" w:rsidR="00D83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B0C" w:rsidP="00D83596" w:rsidR="00D83B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3B0C" w:rsidR="00D83B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B0C" w:rsidP="00D83596" w:rsidR="00D83B0C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034365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D83B0C" w:rsidP="00C61A2E" w:rsidR="00D83B0C">
    <w:pPr>
      <w:pStyle w:val="Zaglavlje"/>
      <w:jc w:val="right"/>
    </w:pPr>
    <w:r w:rsidRPr="005B49F8">
      <w:t>Poslovni broj 1 St-</w:t>
    </w:r>
    <w:r w:rsidR="00855B74">
      <w:t>721/16-12</w:t>
    </w:r>
  </w:p>
  <w:p w:rsidRDefault="00D83B0C" w:rsidP="00C61A2E" w:rsidR="00D83B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36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3E3B"/>
    <w:rsid w:val="0058144A"/>
    <w:rsid w:val="0058245C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397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7633D"/>
    <w:rsid w:val="00D807CE"/>
    <w:rsid w:val="00D83596"/>
    <w:rsid w:val="00D83B0C"/>
    <w:rsid w:val="00D857B3"/>
    <w:rsid w:val="00D86EAE"/>
    <w:rsid w:val="00D90CCD"/>
    <w:rsid w:val="00D93D2F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67348"/>
    <w:rsid w:val="00E723C8"/>
    <w:rsid w:val="00E74CC5"/>
    <w:rsid w:val="00E76E73"/>
    <w:rsid w:val="00E83655"/>
    <w:rsid w:val="00E92021"/>
    <w:rsid w:val="00EA00A7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4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3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3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3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3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4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3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3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3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3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</izvorni_sadrzaj>
    <derivirana_varijabla naziv="DomainObject.Predmet.SudioniciListNaziv_1">
      <item>LANTERNA društvo s ograničenom odgovornošću za građenje</item>
      <item>FINA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</izvorni_sadrzaj>
    <derivirana_varijabla naziv="DomainObject.Predmet.SudioniciListNazivOIB_1">
      <item>, OIB 07676334513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C7E7C-A0BE-4858-B1F6-131238765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881</properties:Words>
  <properties:Characters>4761</properties:Characters>
  <properties:Lines>126</properties:Lines>
  <properties:Paragraphs>47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2016-05-11T07:08:00Z</dcterms:created>
  <dc:creator>Ardena Bajlo</dc:creator>
  <cp:lastModifiedBy>wsadmin</cp:lastModifiedBy>
  <cp:lastPrinted>2015-10-26T13:37:00Z</cp:lastPrinted>
  <dcterms:modified xmlns:xsi="http://www.w3.org/2001/XMLSchema-instance" xsi:type="dcterms:W3CDTF">2016-05-16T10:46:00Z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