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65104" w14:paraId="4465104" w:rsidRDefault="00322813" w:rsidR="00D76C78" w:rsidRPr="00AD7A53">
      <w:pPr>
        <w15:collapsed w:val="false"/>
      </w:pPr>
      <w:bookmarkStart w:name="_GoBack" w:id="0"/>
      <w:bookmarkEnd w:id="0"/>
      <w:r w:rsidRPr="00AD7A53"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373C" w:rsidR="0039373C" w:rsidRPr="00AD7A53">
      <w:r w:rsidRPr="00AD7A53">
        <w:t>REPUBLIKA HRVATSKA</w:t>
      </w:r>
    </w:p>
    <w:p w:rsidRDefault="0039373C" w:rsidR="0039373C" w:rsidRPr="00AD7A53">
      <w:r w:rsidRPr="00AD7A53">
        <w:t>TRGOVAČKI SUD U ZAGREBU</w:t>
      </w:r>
    </w:p>
    <w:p w:rsidRDefault="0039373C" w:rsidP="00581B30" w:rsidR="00581B30" w:rsidRPr="00AD7A53">
      <w:r w:rsidRPr="00AD7A53">
        <w:t>Zagreb, Amruševa 2/II</w:t>
      </w:r>
      <w:r w:rsidRPr="00AD7A53">
        <w:tab/>
      </w:r>
      <w:r w:rsidRPr="00AD7A53">
        <w:tab/>
      </w:r>
      <w:r w:rsidRPr="00AD7A53">
        <w:tab/>
      </w:r>
      <w:r w:rsidRPr="00AD7A53">
        <w:tab/>
      </w:r>
      <w:r w:rsidRPr="00AD7A53">
        <w:tab/>
      </w:r>
      <w:r w:rsidRPr="00AD7A53">
        <w:tab/>
      </w:r>
      <w:r w:rsidRPr="00AD7A53">
        <w:tab/>
        <w:t>7 St-</w:t>
      </w:r>
      <w:r w:rsidR="004A5C72" w:rsidRPr="00AD7A53">
        <w:t>119/15-56</w:t>
      </w:r>
    </w:p>
    <w:p w:rsidRDefault="00581B30" w:rsidP="00581B30" w:rsidR="00581B30" w:rsidRPr="00AD7A53"/>
    <w:p w:rsidRDefault="0072317A" w:rsidP="00581B30" w:rsidR="0072317A" w:rsidRPr="00AD7A53">
      <w:pPr>
        <w:jc w:val="center"/>
      </w:pPr>
      <w:r w:rsidRPr="00AD7A53">
        <w:t>R E P U B L I K A  H R V A T S K A</w:t>
      </w:r>
    </w:p>
    <w:p w:rsidRDefault="00581B30" w:rsidP="00581B30" w:rsidR="00581B30" w:rsidRPr="00AD7A53">
      <w:pPr>
        <w:jc w:val="center"/>
      </w:pPr>
      <w:r w:rsidRPr="00AD7A53">
        <w:t>R J E Š E N J E</w:t>
      </w:r>
    </w:p>
    <w:p w:rsidRDefault="00581B30" w:rsidP="00581B30" w:rsidR="00581B30" w:rsidRPr="00AD7A53">
      <w:pPr>
        <w:jc w:val="center"/>
      </w:pPr>
    </w:p>
    <w:p w:rsidRDefault="00581B30" w:rsidP="00581B30" w:rsidR="00183D8D" w:rsidRPr="00AD7A53">
      <w:pPr>
        <w:jc w:val="both"/>
      </w:pPr>
      <w:r w:rsidRPr="00AD7A53">
        <w:tab/>
      </w:r>
      <w:r w:rsidR="00486AB0" w:rsidRPr="00AD7A53">
        <w:t xml:space="preserve">TRGOVAČKI SUD U ZAGREBU po sucu pojedincu Vesni Malenica kao stečajnom sucu u stečajnom postupku nad dužnikom </w:t>
      </w:r>
      <w:r w:rsidR="004A5C72" w:rsidRPr="00AD7A53">
        <w:t>OGULINKA d. o. o. u stečaju, Ogulin, Kučinići 23, OIB 45769998932, 16. lipnja 2017.</w:t>
      </w:r>
    </w:p>
    <w:p w:rsidRDefault="00581B30" w:rsidP="00581B30" w:rsidR="00581B30" w:rsidRPr="00AD7A53">
      <w:pPr>
        <w:jc w:val="center"/>
      </w:pPr>
      <w:r w:rsidRPr="00AD7A53">
        <w:t>r i j e š i o  j e</w:t>
      </w:r>
    </w:p>
    <w:p w:rsidRDefault="00581B30" w:rsidP="00581B30" w:rsidR="00581B30" w:rsidRPr="00AD7A53">
      <w:pPr>
        <w:jc w:val="center"/>
      </w:pPr>
    </w:p>
    <w:p w:rsidRDefault="006B6562" w:rsidP="00282977" w:rsidR="00C51D45" w:rsidRPr="00AD7A53">
      <w:pPr>
        <w:ind w:firstLine="708"/>
        <w:jc w:val="both"/>
      </w:pPr>
      <w:r w:rsidRPr="00AD7A53">
        <w:t xml:space="preserve">1. </w:t>
      </w:r>
      <w:r w:rsidR="00581B30" w:rsidRPr="00AD7A53">
        <w:t xml:space="preserve">Iz kupoprodajne cijene dobivene prodajom </w:t>
      </w:r>
      <w:r w:rsidR="008D2F8E" w:rsidRPr="00AD7A53">
        <w:t>nekretnina</w:t>
      </w:r>
      <w:r w:rsidR="00256D0C" w:rsidRPr="00AD7A53">
        <w:t xml:space="preserve"> stečajnog dužnika</w:t>
      </w:r>
      <w:r w:rsidR="00756EA4" w:rsidRPr="00AD7A53">
        <w:t xml:space="preserve"> </w:t>
      </w:r>
      <w:r w:rsidR="004A5C72" w:rsidRPr="00AD7A53">
        <w:t xml:space="preserve">upisane u zemljišne knjige Općinskog suda u Karlovcu, Stalna služba u Ogulinu, zemljišnoknjižni odjel Ogulin, u </w:t>
      </w:r>
      <w:r w:rsidR="004A5C72" w:rsidRPr="00AD7A53">
        <w:rPr>
          <w:w w:val="111"/>
        </w:rPr>
        <w:t>zk. ul. 7528, kč. br. 5567/2, k. o. Ogulin</w:t>
      </w:r>
      <w:r w:rsidR="004A5C72" w:rsidRPr="00AD7A53">
        <w:t xml:space="preserve">, oranica u Markovcu, površine 889 hvati, </w:t>
      </w:r>
      <w:r w:rsidR="00C51D45" w:rsidRPr="00AD7A53">
        <w:t>u iznosu</w:t>
      </w:r>
      <w:r w:rsidR="004A5C72" w:rsidRPr="00AD7A53">
        <w:t xml:space="preserve"> od 1.335.650,00 kn</w:t>
      </w:r>
      <w:r w:rsidR="00F53A3E" w:rsidRPr="00AD7A53">
        <w:t xml:space="preserve">, </w:t>
      </w:r>
      <w:r w:rsidR="00C51D45" w:rsidRPr="00AD7A53">
        <w:t>namiruju se</w:t>
      </w:r>
      <w:r w:rsidR="00282977" w:rsidRPr="00AD7A53">
        <w:t xml:space="preserve"> </w:t>
      </w:r>
      <w:r w:rsidR="00C51D45" w:rsidRPr="00AD7A53">
        <w:t xml:space="preserve">troškovi postupka iznosom od </w:t>
      </w:r>
      <w:r w:rsidR="00F53A3E" w:rsidRPr="00AD7A53">
        <w:t>165.500,00 kn</w:t>
      </w:r>
      <w:r w:rsidR="00282977" w:rsidRPr="00AD7A53">
        <w:t>.</w:t>
      </w:r>
    </w:p>
    <w:p w:rsidRDefault="00AD7A53" w:rsidP="009A4C02" w:rsidR="009A4C02" w:rsidRPr="00AD7A53">
      <w:pPr>
        <w:pStyle w:val="Tijeloteksta-uvlaka2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  <w:lang w:val="hr-HR"/>
        </w:rPr>
      </w:pPr>
      <w:r w:rsidRPr="00AD7A53">
        <w:rPr>
          <w:rFonts w:hAnsi="Times New Roman" w:ascii="Times New Roman"/>
          <w:noProof/>
          <w:sz w:val="24"/>
          <w:szCs w:val="24"/>
          <w:lang w:eastAsia="hr-HR" w:val="hr-HR"/>
        </w:rPr>
        <w:t>2</w:t>
      </w:r>
      <w:r w:rsidR="00282977" w:rsidRPr="00AD7A53">
        <w:rPr>
          <w:rFonts w:hAnsi="Times New Roman" w:ascii="Times New Roman"/>
          <w:noProof/>
          <w:sz w:val="24"/>
          <w:szCs w:val="24"/>
          <w:lang w:eastAsia="hr-HR" w:val="hr-HR"/>
        </w:rPr>
        <w:t>. P</w:t>
      </w:r>
      <w:r w:rsidR="00C51D45" w:rsidRPr="00AD7A53">
        <w:rPr>
          <w:rFonts w:hAnsi="Times New Roman" w:ascii="Times New Roman"/>
          <w:sz w:val="24"/>
          <w:szCs w:val="24"/>
          <w:lang w:val="hr-HR"/>
        </w:rPr>
        <w:t xml:space="preserve">reostalim iznosom kupovnine u iznosu od </w:t>
      </w:r>
      <w:r w:rsidR="00F53A3E" w:rsidRPr="00AD7A53">
        <w:rPr>
          <w:rFonts w:hAnsi="Times New Roman" w:ascii="Times New Roman"/>
          <w:sz w:val="24"/>
          <w:szCs w:val="24"/>
          <w:lang w:val="hr-HR"/>
        </w:rPr>
        <w:t>1.170.150,00</w:t>
      </w:r>
      <w:r w:rsidR="00C51D45" w:rsidRPr="00AD7A5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54631" w:rsidRPr="00AD7A5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51D45" w:rsidRPr="00AD7A53">
        <w:rPr>
          <w:rFonts w:hAnsi="Times New Roman" w:ascii="Times New Roman"/>
          <w:sz w:val="24"/>
          <w:szCs w:val="24"/>
          <w:lang w:val="hr-HR"/>
        </w:rPr>
        <w:t>kn djelomično se namiruje razlučni vjerovnik</w:t>
      </w:r>
      <w:r w:rsidR="00854631" w:rsidRPr="00AD7A53">
        <w:rPr>
          <w:rFonts w:hAnsi="Times New Roman" w:ascii="Times New Roman"/>
          <w:sz w:val="24"/>
          <w:szCs w:val="24"/>
          <w:lang w:val="hr-HR"/>
        </w:rPr>
        <w:t xml:space="preserve"> i kupac</w:t>
      </w:r>
      <w:r w:rsidR="00C51D45" w:rsidRPr="00AD7A5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9C69C0" w:rsidRPr="00AD7A53">
        <w:rPr>
          <w:rFonts w:hAnsi="Times New Roman" w:ascii="Times New Roman"/>
          <w:sz w:val="24"/>
          <w:szCs w:val="24"/>
          <w:lang w:val="hr-HR"/>
        </w:rPr>
        <w:t>GTM-GAVAN d. o. o., Dlakovac 1a, Ogulin, OIB 46909277691</w:t>
      </w:r>
      <w:r w:rsidR="00854631" w:rsidRPr="00AD7A53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A4C02" w:rsidRPr="00AD7A53">
        <w:rPr>
          <w:rFonts w:hAnsi="Times New Roman" w:ascii="Times New Roman"/>
          <w:sz w:val="24"/>
          <w:szCs w:val="24"/>
          <w:lang w:val="hr-HR"/>
        </w:rPr>
        <w:t>na način da je za iznos od 903.020,00 kn izvršen prijeboj i kupac je oslobođen plaćanja tog dijela kupovnine, a za iznos obveze PDV-a od 267.130,00 kn izvršen je prijenos obveze plaćanja PDV-a po 75 st. 3 t. c. i d. Zakona o porezu na dodatnu vrijednost.</w:t>
      </w:r>
    </w:p>
    <w:p w:rsidRDefault="00C51D45" w:rsidP="00AD7A53" w:rsidR="00C51D45" w:rsidRPr="00AD7A53">
      <w:pPr>
        <w:pStyle w:val="Tijeloteksta-uvlaka2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51D45" w:rsidP="00C51D45" w:rsidR="00C51D45" w:rsidRPr="00AD7A53">
      <w:pPr>
        <w:ind w:firstLine="26" w:right="572" w:left="-26"/>
        <w:jc w:val="center"/>
      </w:pPr>
      <w:r w:rsidRPr="00AD7A53">
        <w:t>Obrazloženje</w:t>
      </w:r>
    </w:p>
    <w:p w:rsidRDefault="00C51D45" w:rsidP="00C51D45" w:rsidR="00C51D45" w:rsidRPr="00AD7A53">
      <w:pPr>
        <w:ind w:firstLine="26" w:right="572" w:left="-26"/>
        <w:jc w:val="center"/>
      </w:pPr>
    </w:p>
    <w:p w:rsidRDefault="00C51D45" w:rsidP="00C51D45" w:rsidR="00C51D45" w:rsidRPr="00AD7A53">
      <w:pPr>
        <w:pStyle w:val="Tijeloteksta-uvlaka2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  <w:lang w:val="hr-HR"/>
        </w:rPr>
      </w:pPr>
      <w:r w:rsidRPr="00AD7A53">
        <w:rPr>
          <w:rFonts w:hAnsi="Times New Roman" w:ascii="Times New Roman"/>
          <w:sz w:val="24"/>
          <w:szCs w:val="24"/>
          <w:lang w:val="hr-HR"/>
        </w:rPr>
        <w:tab/>
        <w:t>Rješenjem o dosudi broj St-</w:t>
      </w:r>
      <w:r w:rsidR="009417E0" w:rsidRPr="00AD7A53">
        <w:rPr>
          <w:rFonts w:hAnsi="Times New Roman" w:ascii="Times New Roman"/>
          <w:sz w:val="24"/>
          <w:szCs w:val="24"/>
          <w:lang w:val="hr-HR"/>
        </w:rPr>
        <w:t xml:space="preserve">119/15-48 od 20. ožujka 2017. nekretnine su dosuđene </w:t>
      </w:r>
      <w:r w:rsidR="00AD7A53">
        <w:rPr>
          <w:rFonts w:hAnsi="Times New Roman" w:ascii="Times New Roman"/>
          <w:sz w:val="24"/>
          <w:szCs w:val="24"/>
          <w:lang w:val="hr-HR"/>
        </w:rPr>
        <w:t xml:space="preserve">razlučnom vjerovniku i </w:t>
      </w:r>
      <w:r w:rsidR="009417E0" w:rsidRPr="00AD7A53">
        <w:rPr>
          <w:rFonts w:hAnsi="Times New Roman" w:ascii="Times New Roman"/>
          <w:sz w:val="24"/>
          <w:szCs w:val="24"/>
          <w:lang w:val="hr-HR"/>
        </w:rPr>
        <w:t>kupcu GTM-GAVAN d. o. o., Dlakovac 1a, Ogulin, OIB 46909277691, za iznos od 1.335.650,00 kn.</w:t>
      </w:r>
    </w:p>
    <w:p w:rsidRDefault="00C51D45" w:rsidP="000440BA" w:rsidR="0094429C" w:rsidRPr="00AD7A53">
      <w:pPr>
        <w:pStyle w:val="Tijeloteksta-uvlaka2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  <w:lang w:val="hr-HR"/>
        </w:rPr>
      </w:pPr>
      <w:r w:rsidRPr="00AD7A53">
        <w:rPr>
          <w:rFonts w:hAnsi="Times New Roman" w:ascii="Times New Roman"/>
          <w:sz w:val="24"/>
          <w:szCs w:val="24"/>
          <w:lang w:val="hr-HR"/>
        </w:rPr>
        <w:t>Nekretnina je predana kupcu zaključkom o predaji broj St-</w:t>
      </w:r>
      <w:r w:rsidR="003779FF" w:rsidRPr="00AD7A53">
        <w:rPr>
          <w:rFonts w:hAnsi="Times New Roman" w:ascii="Times New Roman"/>
          <w:sz w:val="24"/>
          <w:szCs w:val="24"/>
          <w:lang w:val="hr-HR"/>
        </w:rPr>
        <w:t>119/15-51</w:t>
      </w:r>
      <w:r w:rsidR="00B24E64" w:rsidRPr="00AD7A53">
        <w:rPr>
          <w:rFonts w:hAnsi="Times New Roman" w:ascii="Times New Roman"/>
          <w:sz w:val="24"/>
          <w:szCs w:val="24"/>
          <w:lang w:val="hr-HR"/>
        </w:rPr>
        <w:t xml:space="preserve"> od 28. travnja 2017.</w:t>
      </w:r>
    </w:p>
    <w:p w:rsidRDefault="000440BA" w:rsidP="00AD7A53" w:rsidR="00A75F5C">
      <w:pPr>
        <w:pStyle w:val="Tijeloteksta-uvlaka2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 ročištu za dražbu kupac – razlučni vjerovnik zatražio je oslobođenje od plaćanja kupovnine</w:t>
      </w:r>
      <w:r w:rsidR="00A75F5C">
        <w:rPr>
          <w:rFonts w:hAnsi="Times New Roman" w:ascii="Times New Roman"/>
          <w:sz w:val="24"/>
          <w:szCs w:val="24"/>
          <w:lang w:val="hr-HR"/>
        </w:rPr>
        <w:t xml:space="preserve"> sukladno odredbi čl. 107 Ovršnog zakona. </w:t>
      </w:r>
    </w:p>
    <w:p w:rsidRDefault="00A75F5C" w:rsidP="00C742CD" w:rsidR="0094429C" w:rsidRPr="00AD7A53">
      <w:pPr>
        <w:pStyle w:val="Tijeloteksta-uvlaka2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Pravomoćnim rješenjem o dosudi</w:t>
      </w:r>
      <w:r w:rsidR="000440BA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kupac je oslobođen od plaćanja kupovnine </w:t>
      </w:r>
      <w:r w:rsidR="00C742CD">
        <w:rPr>
          <w:rFonts w:hAnsi="Times New Roman" w:ascii="Times New Roman"/>
          <w:sz w:val="24"/>
          <w:szCs w:val="24"/>
          <w:lang w:val="hr-HR"/>
        </w:rPr>
        <w:t xml:space="preserve">za iznos od 1.170.150,00 kn, na način da je izvršen prijeboj za iznos 903.020,00 kn i prijenos obveze PDV-a </w:t>
      </w:r>
      <w:r w:rsidR="0094429C" w:rsidRPr="00AD7A53">
        <w:rPr>
          <w:rFonts w:hAnsi="Times New Roman" w:ascii="Times New Roman"/>
          <w:sz w:val="24"/>
          <w:szCs w:val="24"/>
          <w:lang w:val="hr-HR"/>
        </w:rPr>
        <w:t>u iznosu od 267.130,00 kn, po čl. 75 st. 3 t. c. i d. Zakona o porezu na dodatnu vrijednost.</w:t>
      </w:r>
    </w:p>
    <w:p w:rsidRDefault="004E4745" w:rsidP="004E4745" w:rsidR="0094429C" w:rsidRPr="00AD7A53">
      <w:pPr>
        <w:pStyle w:val="Tijeloteksta-uvlaka2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Kupac je u cijelosti platio troškove 21. ožujka 2017.</w:t>
      </w:r>
    </w:p>
    <w:p w:rsidRDefault="00C51D45" w:rsidP="00C51D45" w:rsidR="00C51D45" w:rsidRPr="00AD7A53">
      <w:pPr>
        <w:pStyle w:val="Tijeloteksta-uvlaka2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  <w:lang w:val="hr-HR"/>
        </w:rPr>
      </w:pPr>
      <w:r w:rsidRPr="00AD7A53">
        <w:rPr>
          <w:rFonts w:hAnsi="Times New Roman" w:ascii="Times New Roman"/>
          <w:sz w:val="24"/>
          <w:szCs w:val="24"/>
          <w:lang w:val="hr-HR"/>
        </w:rPr>
        <w:t xml:space="preserve">Ročište za diobu kupovnine održano je </w:t>
      </w:r>
      <w:r w:rsidR="004E4745">
        <w:rPr>
          <w:rFonts w:hAnsi="Times New Roman" w:ascii="Times New Roman"/>
          <w:sz w:val="24"/>
          <w:szCs w:val="24"/>
          <w:lang w:val="hr-HR"/>
        </w:rPr>
        <w:t>13. lipnja</w:t>
      </w:r>
      <w:r w:rsidRPr="00AD7A53">
        <w:rPr>
          <w:rFonts w:hAnsi="Times New Roman" w:ascii="Times New Roman"/>
          <w:sz w:val="24"/>
          <w:szCs w:val="24"/>
          <w:lang w:val="hr-HR"/>
        </w:rPr>
        <w:t xml:space="preserve"> 2017. na kojem je stečajni upravitelj predložio namirenje kao u izreci rješenja. </w:t>
      </w:r>
    </w:p>
    <w:p w:rsidRDefault="00C51D45" w:rsidP="001B0F7A" w:rsidR="001B0F7A">
      <w:pPr>
        <w:pStyle w:val="Tijeloteksta-uvlaka2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  <w:lang w:val="hr-HR"/>
        </w:rPr>
      </w:pPr>
      <w:r w:rsidRPr="00AD7A53">
        <w:rPr>
          <w:rFonts w:hAnsi="Times New Roman" w:ascii="Times New Roman"/>
          <w:sz w:val="24"/>
          <w:szCs w:val="24"/>
          <w:lang w:val="hr-HR"/>
        </w:rPr>
        <w:t xml:space="preserve">Zatražio je isplatu troškova temeljem odredbe čl. </w:t>
      </w:r>
      <w:r w:rsidR="00B132E6">
        <w:rPr>
          <w:rFonts w:hAnsi="Times New Roman" w:ascii="Times New Roman"/>
          <w:sz w:val="24"/>
          <w:szCs w:val="24"/>
          <w:lang w:val="hr-HR"/>
        </w:rPr>
        <w:t>170</w:t>
      </w:r>
      <w:r w:rsidRPr="00AD7A53">
        <w:rPr>
          <w:rFonts w:hAnsi="Times New Roman" w:ascii="Times New Roman"/>
          <w:sz w:val="24"/>
          <w:szCs w:val="24"/>
          <w:lang w:val="hr-HR"/>
        </w:rPr>
        <w:t xml:space="preserve"> Stečajnog zakona u ukupnom iznosu od </w:t>
      </w:r>
      <w:r w:rsidR="001B0F7A">
        <w:rPr>
          <w:rFonts w:hAnsi="Times New Roman" w:ascii="Times New Roman"/>
          <w:sz w:val="24"/>
          <w:szCs w:val="24"/>
          <w:lang w:val="hr-HR"/>
        </w:rPr>
        <w:t xml:space="preserve">165.500,00 kn i elaborirao ih </w:t>
      </w:r>
      <w:r w:rsidR="003F45E8">
        <w:rPr>
          <w:rFonts w:hAnsi="Times New Roman" w:ascii="Times New Roman"/>
          <w:sz w:val="24"/>
          <w:szCs w:val="24"/>
          <w:lang w:val="hr-HR"/>
        </w:rPr>
        <w:t>kao u podnescima.</w:t>
      </w:r>
    </w:p>
    <w:p w:rsidRDefault="00C51D45" w:rsidP="00C51D45" w:rsidR="00C51D45" w:rsidRPr="003F45E8">
      <w:pPr>
        <w:pStyle w:val="Tijeloteksta-uvlaka2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  <w:lang w:val="hr-HR"/>
        </w:rPr>
      </w:pPr>
      <w:r w:rsidRPr="00AD7A53">
        <w:rPr>
          <w:rFonts w:hAnsi="Times New Roman" w:ascii="Times New Roman"/>
          <w:sz w:val="24"/>
          <w:szCs w:val="24"/>
          <w:lang w:val="hr-HR"/>
        </w:rPr>
        <w:t xml:space="preserve">Preostalim sredstvima u iznosu od </w:t>
      </w:r>
      <w:r w:rsidR="003F45E8">
        <w:rPr>
          <w:rFonts w:hAnsi="Times New Roman" w:ascii="Times New Roman"/>
          <w:sz w:val="24"/>
          <w:szCs w:val="24"/>
          <w:lang w:val="hr-HR"/>
        </w:rPr>
        <w:t>903.020,00</w:t>
      </w:r>
      <w:r w:rsidRPr="00AD7A53">
        <w:rPr>
          <w:rFonts w:hAnsi="Times New Roman" w:ascii="Times New Roman"/>
          <w:sz w:val="24"/>
          <w:szCs w:val="24"/>
          <w:lang w:val="hr-HR"/>
        </w:rPr>
        <w:t xml:space="preserve"> kn, djelomično se namiruje razlučni vjerovnik čija je utvrđena tražbina u </w:t>
      </w:r>
      <w:r w:rsidRPr="003F45E8">
        <w:rPr>
          <w:rFonts w:hAnsi="Times New Roman" w:ascii="Times New Roman"/>
          <w:sz w:val="24"/>
          <w:szCs w:val="24"/>
          <w:lang w:val="hr-HR"/>
        </w:rPr>
        <w:t xml:space="preserve">iznosu od </w:t>
      </w:r>
      <w:r w:rsidR="003F45E8" w:rsidRPr="003F45E8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F45E8" w:rsidRPr="003F45E8">
        <w:rPr>
          <w:rFonts w:hAnsi="Times New Roman" w:ascii="Times New Roman"/>
          <w:sz w:val="24"/>
          <w:szCs w:val="24"/>
        </w:rPr>
        <w:t xml:space="preserve">2.068.795,11 </w:t>
      </w:r>
      <w:r w:rsidRPr="003F45E8">
        <w:rPr>
          <w:rFonts w:hAnsi="Times New Roman" w:ascii="Times New Roman"/>
          <w:sz w:val="24"/>
          <w:szCs w:val="24"/>
          <w:lang w:val="hr-HR"/>
        </w:rPr>
        <w:t xml:space="preserve"> kn.</w:t>
      </w:r>
    </w:p>
    <w:p w:rsidRDefault="00C51D45" w:rsidP="00C51D45" w:rsidR="00C51D45" w:rsidRPr="00AD7A53">
      <w:pPr>
        <w:ind w:firstLine="708"/>
        <w:jc w:val="both"/>
      </w:pPr>
      <w:r w:rsidRPr="00AD7A53">
        <w:t>Stoga je temeljem odredbe čl. 164a Stečajnog zakona valjalo riješiti kao u izreci.</w:t>
      </w:r>
    </w:p>
    <w:p w:rsidRDefault="00C51D45" w:rsidP="00C51D45" w:rsidR="00C51D45" w:rsidRPr="00AD7A53">
      <w:pPr>
        <w:jc w:val="center"/>
      </w:pPr>
      <w:r w:rsidRPr="00AD7A53">
        <w:t xml:space="preserve">Zagreb, </w:t>
      </w:r>
      <w:r w:rsidR="00B132E6">
        <w:t>16. lipanj</w:t>
      </w:r>
      <w:r w:rsidRPr="00AD7A53">
        <w:t xml:space="preserve"> 2016.</w:t>
      </w:r>
    </w:p>
    <w:p w:rsidRDefault="00C51D45" w:rsidP="00C51D45" w:rsidR="00C51D45" w:rsidRPr="00AD7A53">
      <w:pPr>
        <w:jc w:val="both"/>
      </w:pPr>
      <w:r w:rsidRPr="00AD7A53">
        <w:tab/>
      </w:r>
      <w:r w:rsidRPr="00AD7A53">
        <w:tab/>
      </w:r>
      <w:r w:rsidRPr="00AD7A53">
        <w:tab/>
      </w:r>
      <w:r w:rsidRPr="00AD7A53">
        <w:tab/>
      </w:r>
      <w:r w:rsidRPr="00AD7A53">
        <w:tab/>
      </w:r>
      <w:r w:rsidRPr="00AD7A53">
        <w:tab/>
      </w:r>
      <w:r w:rsidRPr="00AD7A53">
        <w:tab/>
      </w:r>
      <w:r w:rsidRPr="00AD7A53">
        <w:tab/>
      </w:r>
      <w:r w:rsidRPr="00AD7A53">
        <w:tab/>
        <w:t>SUDAC:</w:t>
      </w:r>
    </w:p>
    <w:p w:rsidRDefault="00C51D45" w:rsidP="00C51D45" w:rsidR="00C51D45" w:rsidRPr="00AD7A53">
      <w:pPr>
        <w:jc w:val="both"/>
      </w:pPr>
      <w:r w:rsidRPr="00AD7A53">
        <w:tab/>
      </w:r>
      <w:r w:rsidRPr="00AD7A53">
        <w:tab/>
      </w:r>
      <w:r w:rsidRPr="00AD7A53">
        <w:tab/>
      </w:r>
      <w:r w:rsidRPr="00AD7A53">
        <w:tab/>
      </w:r>
      <w:r w:rsidRPr="00AD7A53">
        <w:tab/>
      </w:r>
      <w:r w:rsidRPr="00AD7A53">
        <w:tab/>
      </w:r>
      <w:r w:rsidRPr="00AD7A53">
        <w:tab/>
      </w:r>
      <w:r w:rsidRPr="00AD7A53">
        <w:tab/>
      </w:r>
      <w:r w:rsidRPr="00AD7A53">
        <w:tab/>
        <w:t>Vesna Malenica</w:t>
      </w:r>
      <w:r w:rsidR="00C0715F">
        <w:t xml:space="preserve"> v. r. </w:t>
      </w:r>
    </w:p>
    <w:p w:rsidRDefault="00C51D45" w:rsidP="00C51D45" w:rsidR="00C51D45" w:rsidRPr="00AD7A53">
      <w:r w:rsidRPr="00AD7A53">
        <w:lastRenderedPageBreak/>
        <w:t xml:space="preserve">POUKA O PRAVNOM LIJEKU: </w:t>
      </w:r>
    </w:p>
    <w:p w:rsidRDefault="00C51D45" w:rsidP="00C51D45" w:rsidR="00C51D45" w:rsidRPr="00AD7A53">
      <w:pPr>
        <w:jc w:val="both"/>
      </w:pPr>
      <w:r w:rsidRPr="00AD7A53"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C51D45" w:rsidP="00C51D45" w:rsidR="00C51D45" w:rsidRPr="00AD7A53">
      <w:pPr>
        <w:jc w:val="both"/>
      </w:pPr>
    </w:p>
    <w:p w:rsidRDefault="00C0715F" w:rsidP="00AB7A2F" w:rsidR="00C0715F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C0715F" w:rsidP="00995CE9" w:rsidR="00C0715F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C51D45" w:rsidP="00C51D45" w:rsidR="00C51D45" w:rsidRPr="00AD7A53">
      <w:pPr>
        <w:jc w:val="both"/>
      </w:pPr>
    </w:p>
    <w:p w:rsidRDefault="00483E67" w:rsidP="00483E67" w:rsidR="00483E67" w:rsidRPr="00AD7A53">
      <w:pPr>
        <w:jc w:val="both"/>
      </w:pPr>
    </w:p>
    <w:sectPr w:rsidSect="00D76C78" w:rsidR="00483E67" w:rsidRPr="00AD7A53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5C72" w:rsidR="004A5C72">
      <w:r>
        <w:separator/>
      </w:r>
    </w:p>
  </w:endnote>
  <w:endnote w:id="0" w:type="continuationSeparator">
    <w:p w:rsidRDefault="004A5C72" w:rsidR="004A5C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5C72" w:rsidR="004A5C72">
      <w:r>
        <w:separator/>
      </w:r>
    </w:p>
  </w:footnote>
  <w:footnote w:id="0" w:type="continuationSeparator">
    <w:p w:rsidRDefault="004A5C72" w:rsidR="004A5C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5C72" w:rsidP="00F9546B" w:rsidR="004A5C7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5C72" w:rsidP="00F9546B" w:rsidR="004A5C7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5C72" w:rsidP="00F9546B" w:rsidR="004A5C7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715F">
      <w:rPr>
        <w:rStyle w:val="Brojstranice"/>
      </w:rPr>
      <w:t>2</w:t>
    </w:r>
    <w:r>
      <w:rPr>
        <w:rStyle w:val="Brojstranice"/>
      </w:rPr>
      <w:fldChar w:fldCharType="end"/>
    </w:r>
  </w:p>
  <w:p w:rsidRDefault="004A5C72" w:rsidP="00F9546B" w:rsidR="004A5C72">
    <w:pPr>
      <w:pStyle w:val="Zaglavlje"/>
      <w:ind w:right="360"/>
    </w:pPr>
    <w:r>
      <w:rPr>
        <w:rFonts w:hAnsi="Verdana" w:ascii="Verdana"/>
        <w:sz w:val="20"/>
        <w:szCs w:val="20"/>
      </w:rPr>
      <w:tab/>
      <w:t xml:space="preserve">                                                                                 7 St-</w:t>
    </w:r>
    <w:r w:rsidR="00C51D45">
      <w:rPr>
        <w:rFonts w:hAnsi="Verdana" w:ascii="Verdana"/>
        <w:sz w:val="20"/>
        <w:szCs w:val="20"/>
      </w:rPr>
      <w:t>119/15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4851DB"/>
    <w:multiLevelType w:val="hybridMultilevel"/>
    <w:tmpl w:val="FAFC43A0"/>
    <w:lvl w:tplc="041A0001" w:ilvl="0">
      <w:start w:val="1"/>
      <w:numFmt w:val="bullet"/>
      <w:lvlText w:val=""/>
      <w:lvlJc w:val="left"/>
      <w:pPr>
        <w:tabs>
          <w:tab w:pos="1425" w:val="num"/>
        </w:tabs>
        <w:ind w:hanging="360" w:left="14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5" w:val="num"/>
        </w:tabs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1">
    <w:nsid w:val="16EB78D5"/>
    <w:multiLevelType w:val="hybridMultilevel"/>
    <w:tmpl w:val="4724B438"/>
    <w:lvl w:tplc="FE54647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1326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320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6EC4"/>
    <w:rsid w:val="00007414"/>
    <w:rsid w:val="000108CD"/>
    <w:rsid w:val="00010F4F"/>
    <w:rsid w:val="00011D19"/>
    <w:rsid w:val="00012526"/>
    <w:rsid w:val="00013699"/>
    <w:rsid w:val="000137F3"/>
    <w:rsid w:val="00014208"/>
    <w:rsid w:val="00014857"/>
    <w:rsid w:val="00014A52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5AC9"/>
    <w:rsid w:val="000262D9"/>
    <w:rsid w:val="00026FF3"/>
    <w:rsid w:val="00027F9E"/>
    <w:rsid w:val="0003128C"/>
    <w:rsid w:val="00031507"/>
    <w:rsid w:val="00031791"/>
    <w:rsid w:val="00031BB9"/>
    <w:rsid w:val="00031E98"/>
    <w:rsid w:val="000325A1"/>
    <w:rsid w:val="00032959"/>
    <w:rsid w:val="00032BB0"/>
    <w:rsid w:val="0003447E"/>
    <w:rsid w:val="000345D5"/>
    <w:rsid w:val="000346F0"/>
    <w:rsid w:val="00034CE4"/>
    <w:rsid w:val="000359F6"/>
    <w:rsid w:val="0003686A"/>
    <w:rsid w:val="00036C58"/>
    <w:rsid w:val="0003721C"/>
    <w:rsid w:val="0003721F"/>
    <w:rsid w:val="000406A4"/>
    <w:rsid w:val="000416CE"/>
    <w:rsid w:val="00041E99"/>
    <w:rsid w:val="000440BA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61"/>
    <w:rsid w:val="0005297D"/>
    <w:rsid w:val="00052C7E"/>
    <w:rsid w:val="00052F3E"/>
    <w:rsid w:val="000530A1"/>
    <w:rsid w:val="00053538"/>
    <w:rsid w:val="000536B3"/>
    <w:rsid w:val="0005389D"/>
    <w:rsid w:val="0005426F"/>
    <w:rsid w:val="00054688"/>
    <w:rsid w:val="00054F35"/>
    <w:rsid w:val="00055132"/>
    <w:rsid w:val="00055340"/>
    <w:rsid w:val="00055D36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DF3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6316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5AB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5F88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13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71F"/>
    <w:rsid w:val="000E7C98"/>
    <w:rsid w:val="000E7FCC"/>
    <w:rsid w:val="000F00CD"/>
    <w:rsid w:val="000F0BAF"/>
    <w:rsid w:val="000F10B3"/>
    <w:rsid w:val="000F1E8B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5C77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151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A39"/>
    <w:rsid w:val="00157A98"/>
    <w:rsid w:val="00157C5E"/>
    <w:rsid w:val="001611E2"/>
    <w:rsid w:val="00161249"/>
    <w:rsid w:val="00161FCA"/>
    <w:rsid w:val="001625DE"/>
    <w:rsid w:val="001646B8"/>
    <w:rsid w:val="00164B65"/>
    <w:rsid w:val="00164D12"/>
    <w:rsid w:val="00164DE4"/>
    <w:rsid w:val="00165680"/>
    <w:rsid w:val="00165AF2"/>
    <w:rsid w:val="00166047"/>
    <w:rsid w:val="001665B0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3D8D"/>
    <w:rsid w:val="0018406C"/>
    <w:rsid w:val="001846F8"/>
    <w:rsid w:val="00184D36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96D42"/>
    <w:rsid w:val="001A025D"/>
    <w:rsid w:val="001A0AA4"/>
    <w:rsid w:val="001A1E31"/>
    <w:rsid w:val="001A2155"/>
    <w:rsid w:val="001A2B03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2C1"/>
    <w:rsid w:val="001B0364"/>
    <w:rsid w:val="001B0F7A"/>
    <w:rsid w:val="001B2BC7"/>
    <w:rsid w:val="001B569C"/>
    <w:rsid w:val="001B5853"/>
    <w:rsid w:val="001B5E36"/>
    <w:rsid w:val="001B5ED6"/>
    <w:rsid w:val="001B6103"/>
    <w:rsid w:val="001B659E"/>
    <w:rsid w:val="001B6A7C"/>
    <w:rsid w:val="001B7F69"/>
    <w:rsid w:val="001C13EB"/>
    <w:rsid w:val="001C174A"/>
    <w:rsid w:val="001C18A8"/>
    <w:rsid w:val="001C19DB"/>
    <w:rsid w:val="001C5467"/>
    <w:rsid w:val="001C5C72"/>
    <w:rsid w:val="001C5F26"/>
    <w:rsid w:val="001C63B6"/>
    <w:rsid w:val="001C6760"/>
    <w:rsid w:val="001C7120"/>
    <w:rsid w:val="001C7327"/>
    <w:rsid w:val="001C77FB"/>
    <w:rsid w:val="001D03E6"/>
    <w:rsid w:val="001D0D72"/>
    <w:rsid w:val="001D1304"/>
    <w:rsid w:val="001D151C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BCE"/>
    <w:rsid w:val="001F2E9A"/>
    <w:rsid w:val="001F38D2"/>
    <w:rsid w:val="001F3AF6"/>
    <w:rsid w:val="001F460A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1F7763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58E2"/>
    <w:rsid w:val="002073FE"/>
    <w:rsid w:val="00207CF5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4A29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4ABC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6D0C"/>
    <w:rsid w:val="002573C0"/>
    <w:rsid w:val="0026041A"/>
    <w:rsid w:val="0026078E"/>
    <w:rsid w:val="00260A8B"/>
    <w:rsid w:val="002614E9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5F41"/>
    <w:rsid w:val="00266365"/>
    <w:rsid w:val="0026698B"/>
    <w:rsid w:val="002669FF"/>
    <w:rsid w:val="00266A6A"/>
    <w:rsid w:val="00266F7E"/>
    <w:rsid w:val="002671F7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01AE"/>
    <w:rsid w:val="00281E23"/>
    <w:rsid w:val="00282977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412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599E"/>
    <w:rsid w:val="0029616D"/>
    <w:rsid w:val="002961DD"/>
    <w:rsid w:val="0029668A"/>
    <w:rsid w:val="0029689D"/>
    <w:rsid w:val="00296D43"/>
    <w:rsid w:val="00297167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AFE"/>
    <w:rsid w:val="002A4E00"/>
    <w:rsid w:val="002A4E11"/>
    <w:rsid w:val="002A5115"/>
    <w:rsid w:val="002A559A"/>
    <w:rsid w:val="002A56E8"/>
    <w:rsid w:val="002A5A67"/>
    <w:rsid w:val="002A5B1B"/>
    <w:rsid w:val="002A6827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2EB5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687"/>
    <w:rsid w:val="002C078F"/>
    <w:rsid w:val="002C13A3"/>
    <w:rsid w:val="002C15AF"/>
    <w:rsid w:val="002C1EEF"/>
    <w:rsid w:val="002C2747"/>
    <w:rsid w:val="002C2B33"/>
    <w:rsid w:val="002C3381"/>
    <w:rsid w:val="002C37A5"/>
    <w:rsid w:val="002C37F1"/>
    <w:rsid w:val="002C38B8"/>
    <w:rsid w:val="002C41B7"/>
    <w:rsid w:val="002C4877"/>
    <w:rsid w:val="002C4B4D"/>
    <w:rsid w:val="002C4BD1"/>
    <w:rsid w:val="002C4EEF"/>
    <w:rsid w:val="002C5EBC"/>
    <w:rsid w:val="002C7BC3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2813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1F8F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36096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29C"/>
    <w:rsid w:val="00351416"/>
    <w:rsid w:val="00351A5B"/>
    <w:rsid w:val="003520F1"/>
    <w:rsid w:val="00352567"/>
    <w:rsid w:val="00352945"/>
    <w:rsid w:val="003538F4"/>
    <w:rsid w:val="00353A6D"/>
    <w:rsid w:val="00355BA7"/>
    <w:rsid w:val="00355E33"/>
    <w:rsid w:val="003575C4"/>
    <w:rsid w:val="00357CB7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9FF"/>
    <w:rsid w:val="00377ED3"/>
    <w:rsid w:val="00380612"/>
    <w:rsid w:val="003818D2"/>
    <w:rsid w:val="00381CA2"/>
    <w:rsid w:val="00382687"/>
    <w:rsid w:val="00382B4B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73C"/>
    <w:rsid w:val="003938BE"/>
    <w:rsid w:val="00393BC9"/>
    <w:rsid w:val="00394911"/>
    <w:rsid w:val="00394F0F"/>
    <w:rsid w:val="00395B79"/>
    <w:rsid w:val="00395DA8"/>
    <w:rsid w:val="0039699F"/>
    <w:rsid w:val="003A0F15"/>
    <w:rsid w:val="003A131D"/>
    <w:rsid w:val="003A1322"/>
    <w:rsid w:val="003A1F3B"/>
    <w:rsid w:val="003A1FDB"/>
    <w:rsid w:val="003A24B0"/>
    <w:rsid w:val="003A2E51"/>
    <w:rsid w:val="003A4882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262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A1B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5E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5B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2EF7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3C2"/>
    <w:rsid w:val="004328AF"/>
    <w:rsid w:val="004332BB"/>
    <w:rsid w:val="004338AE"/>
    <w:rsid w:val="0043526D"/>
    <w:rsid w:val="004353F5"/>
    <w:rsid w:val="004354E9"/>
    <w:rsid w:val="004363BF"/>
    <w:rsid w:val="00436774"/>
    <w:rsid w:val="004369DA"/>
    <w:rsid w:val="00436B78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3ED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4E7"/>
    <w:rsid w:val="00482844"/>
    <w:rsid w:val="00482908"/>
    <w:rsid w:val="00482C50"/>
    <w:rsid w:val="0048335F"/>
    <w:rsid w:val="00483898"/>
    <w:rsid w:val="00483E67"/>
    <w:rsid w:val="00483F1D"/>
    <w:rsid w:val="00483FC8"/>
    <w:rsid w:val="00484133"/>
    <w:rsid w:val="00484D7D"/>
    <w:rsid w:val="00485240"/>
    <w:rsid w:val="004858BB"/>
    <w:rsid w:val="00485C0F"/>
    <w:rsid w:val="00486AB0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BBE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C72"/>
    <w:rsid w:val="004A5DDA"/>
    <w:rsid w:val="004A5E19"/>
    <w:rsid w:val="004A6684"/>
    <w:rsid w:val="004A66FE"/>
    <w:rsid w:val="004A6D98"/>
    <w:rsid w:val="004B0160"/>
    <w:rsid w:val="004B1677"/>
    <w:rsid w:val="004B27FA"/>
    <w:rsid w:val="004B2AC2"/>
    <w:rsid w:val="004B358E"/>
    <w:rsid w:val="004B385D"/>
    <w:rsid w:val="004B3B6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4C16"/>
    <w:rsid w:val="004C5910"/>
    <w:rsid w:val="004C66CD"/>
    <w:rsid w:val="004C7C84"/>
    <w:rsid w:val="004C7EB6"/>
    <w:rsid w:val="004D09F5"/>
    <w:rsid w:val="004D112C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745"/>
    <w:rsid w:val="004E4AEC"/>
    <w:rsid w:val="004E51CB"/>
    <w:rsid w:val="004E5961"/>
    <w:rsid w:val="004E5E81"/>
    <w:rsid w:val="004E5F2B"/>
    <w:rsid w:val="004E60F0"/>
    <w:rsid w:val="004E69FE"/>
    <w:rsid w:val="004E765A"/>
    <w:rsid w:val="004E7A29"/>
    <w:rsid w:val="004E7B32"/>
    <w:rsid w:val="004E7B77"/>
    <w:rsid w:val="004F0336"/>
    <w:rsid w:val="004F05CD"/>
    <w:rsid w:val="004F0E54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5E3F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9EB"/>
    <w:rsid w:val="00504B3F"/>
    <w:rsid w:val="00505861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4F67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5DC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66B5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6E1B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59FC"/>
    <w:rsid w:val="005763F7"/>
    <w:rsid w:val="00576588"/>
    <w:rsid w:val="00576C78"/>
    <w:rsid w:val="0057791F"/>
    <w:rsid w:val="00580DCF"/>
    <w:rsid w:val="00580EFD"/>
    <w:rsid w:val="00581730"/>
    <w:rsid w:val="00581B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151"/>
    <w:rsid w:val="0058755C"/>
    <w:rsid w:val="005878AD"/>
    <w:rsid w:val="00587F0E"/>
    <w:rsid w:val="00590077"/>
    <w:rsid w:val="00590179"/>
    <w:rsid w:val="0059093F"/>
    <w:rsid w:val="005909C9"/>
    <w:rsid w:val="0059150E"/>
    <w:rsid w:val="00591A25"/>
    <w:rsid w:val="00591F43"/>
    <w:rsid w:val="00591F4A"/>
    <w:rsid w:val="00592CCC"/>
    <w:rsid w:val="00593580"/>
    <w:rsid w:val="00593667"/>
    <w:rsid w:val="0059369E"/>
    <w:rsid w:val="00594062"/>
    <w:rsid w:val="00594509"/>
    <w:rsid w:val="00594DFD"/>
    <w:rsid w:val="00595FD5"/>
    <w:rsid w:val="005963EC"/>
    <w:rsid w:val="00596500"/>
    <w:rsid w:val="0059784B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3D05"/>
    <w:rsid w:val="005C4D79"/>
    <w:rsid w:val="005C5097"/>
    <w:rsid w:val="005D0CE4"/>
    <w:rsid w:val="005D0DE9"/>
    <w:rsid w:val="005D109E"/>
    <w:rsid w:val="005D13C6"/>
    <w:rsid w:val="005D17B2"/>
    <w:rsid w:val="005D2A67"/>
    <w:rsid w:val="005D303A"/>
    <w:rsid w:val="005D30CA"/>
    <w:rsid w:val="005D3C8D"/>
    <w:rsid w:val="005D3FA6"/>
    <w:rsid w:val="005D43BA"/>
    <w:rsid w:val="005D4FC0"/>
    <w:rsid w:val="005D6173"/>
    <w:rsid w:val="005D71BB"/>
    <w:rsid w:val="005D7CBF"/>
    <w:rsid w:val="005D7EE0"/>
    <w:rsid w:val="005E0B33"/>
    <w:rsid w:val="005E0C29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3368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0E8"/>
    <w:rsid w:val="006024AA"/>
    <w:rsid w:val="0060317A"/>
    <w:rsid w:val="0060419A"/>
    <w:rsid w:val="006041C7"/>
    <w:rsid w:val="00604ECE"/>
    <w:rsid w:val="00605D5A"/>
    <w:rsid w:val="00605E32"/>
    <w:rsid w:val="006067E1"/>
    <w:rsid w:val="00606841"/>
    <w:rsid w:val="00606B0D"/>
    <w:rsid w:val="00606C90"/>
    <w:rsid w:val="00606EA3"/>
    <w:rsid w:val="00606EE8"/>
    <w:rsid w:val="00607196"/>
    <w:rsid w:val="00607245"/>
    <w:rsid w:val="006072B3"/>
    <w:rsid w:val="00607806"/>
    <w:rsid w:val="00607A55"/>
    <w:rsid w:val="006102A2"/>
    <w:rsid w:val="006104A9"/>
    <w:rsid w:val="0061076B"/>
    <w:rsid w:val="00610F53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86"/>
    <w:rsid w:val="006363B3"/>
    <w:rsid w:val="00640BCA"/>
    <w:rsid w:val="00641A9D"/>
    <w:rsid w:val="00641CC0"/>
    <w:rsid w:val="00642DCC"/>
    <w:rsid w:val="006439F9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000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359"/>
    <w:rsid w:val="006715CA"/>
    <w:rsid w:val="006719A1"/>
    <w:rsid w:val="00671EBD"/>
    <w:rsid w:val="006730AD"/>
    <w:rsid w:val="00673A0E"/>
    <w:rsid w:val="00673DD2"/>
    <w:rsid w:val="00674455"/>
    <w:rsid w:val="006748F2"/>
    <w:rsid w:val="00675B01"/>
    <w:rsid w:val="00675C3F"/>
    <w:rsid w:val="00676D6B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5BBF"/>
    <w:rsid w:val="006A6881"/>
    <w:rsid w:val="006A6954"/>
    <w:rsid w:val="006A6BF1"/>
    <w:rsid w:val="006A7246"/>
    <w:rsid w:val="006A7535"/>
    <w:rsid w:val="006A7613"/>
    <w:rsid w:val="006A78F6"/>
    <w:rsid w:val="006A7943"/>
    <w:rsid w:val="006A7B96"/>
    <w:rsid w:val="006B0364"/>
    <w:rsid w:val="006B0AA4"/>
    <w:rsid w:val="006B3E4D"/>
    <w:rsid w:val="006B4609"/>
    <w:rsid w:val="006B47EA"/>
    <w:rsid w:val="006B5025"/>
    <w:rsid w:val="006B57B0"/>
    <w:rsid w:val="006B57F4"/>
    <w:rsid w:val="006B5F0B"/>
    <w:rsid w:val="006B6562"/>
    <w:rsid w:val="006B7A1B"/>
    <w:rsid w:val="006C0445"/>
    <w:rsid w:val="006C06C9"/>
    <w:rsid w:val="006C22BC"/>
    <w:rsid w:val="006C2D59"/>
    <w:rsid w:val="006C5238"/>
    <w:rsid w:val="006C5975"/>
    <w:rsid w:val="006C7951"/>
    <w:rsid w:val="006C7BC8"/>
    <w:rsid w:val="006D1A60"/>
    <w:rsid w:val="006D1DC0"/>
    <w:rsid w:val="006D1F55"/>
    <w:rsid w:val="006D23D9"/>
    <w:rsid w:val="006D2EC9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1FD"/>
    <w:rsid w:val="006E093B"/>
    <w:rsid w:val="006E0F14"/>
    <w:rsid w:val="006E1210"/>
    <w:rsid w:val="006E1AE9"/>
    <w:rsid w:val="006E1F22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2A11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59E1"/>
    <w:rsid w:val="00716204"/>
    <w:rsid w:val="007167C8"/>
    <w:rsid w:val="007217FF"/>
    <w:rsid w:val="007220B4"/>
    <w:rsid w:val="00722404"/>
    <w:rsid w:val="00722E9E"/>
    <w:rsid w:val="0072317A"/>
    <w:rsid w:val="0072396E"/>
    <w:rsid w:val="00724B18"/>
    <w:rsid w:val="00724F11"/>
    <w:rsid w:val="00725793"/>
    <w:rsid w:val="00726350"/>
    <w:rsid w:val="007265C0"/>
    <w:rsid w:val="00726A18"/>
    <w:rsid w:val="0073086C"/>
    <w:rsid w:val="007311B9"/>
    <w:rsid w:val="007323DA"/>
    <w:rsid w:val="00732960"/>
    <w:rsid w:val="00732DDC"/>
    <w:rsid w:val="00733095"/>
    <w:rsid w:val="00733324"/>
    <w:rsid w:val="00733973"/>
    <w:rsid w:val="00733DD8"/>
    <w:rsid w:val="00734A8F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098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6EA4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3F55"/>
    <w:rsid w:val="007643DA"/>
    <w:rsid w:val="007644CF"/>
    <w:rsid w:val="0076478F"/>
    <w:rsid w:val="00764AB8"/>
    <w:rsid w:val="007651A1"/>
    <w:rsid w:val="0076535A"/>
    <w:rsid w:val="007661F2"/>
    <w:rsid w:val="0076645F"/>
    <w:rsid w:val="00770735"/>
    <w:rsid w:val="00770949"/>
    <w:rsid w:val="0077173E"/>
    <w:rsid w:val="00772D81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775DB"/>
    <w:rsid w:val="00777611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200"/>
    <w:rsid w:val="0079638E"/>
    <w:rsid w:val="007963DB"/>
    <w:rsid w:val="00797017"/>
    <w:rsid w:val="007972CC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022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6C6"/>
    <w:rsid w:val="007D398D"/>
    <w:rsid w:val="007D4105"/>
    <w:rsid w:val="007D41DB"/>
    <w:rsid w:val="007D42D2"/>
    <w:rsid w:val="007D43E0"/>
    <w:rsid w:val="007D49C2"/>
    <w:rsid w:val="007D4A3F"/>
    <w:rsid w:val="007D503A"/>
    <w:rsid w:val="007D6574"/>
    <w:rsid w:val="007D6AF8"/>
    <w:rsid w:val="007D7C21"/>
    <w:rsid w:val="007E0B64"/>
    <w:rsid w:val="007E1F02"/>
    <w:rsid w:val="007E2841"/>
    <w:rsid w:val="007E28C6"/>
    <w:rsid w:val="007E36E6"/>
    <w:rsid w:val="007E410A"/>
    <w:rsid w:val="007E43CF"/>
    <w:rsid w:val="007E5BC7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733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2837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741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6F6B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631"/>
    <w:rsid w:val="00854A19"/>
    <w:rsid w:val="00854DA6"/>
    <w:rsid w:val="00855E00"/>
    <w:rsid w:val="00855F2A"/>
    <w:rsid w:val="0085640C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787"/>
    <w:rsid w:val="00865CD2"/>
    <w:rsid w:val="0086639E"/>
    <w:rsid w:val="00866511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2CA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1B6F"/>
    <w:rsid w:val="0088223C"/>
    <w:rsid w:val="008823E5"/>
    <w:rsid w:val="0088245D"/>
    <w:rsid w:val="00882B01"/>
    <w:rsid w:val="008835FE"/>
    <w:rsid w:val="008845B2"/>
    <w:rsid w:val="00885BE3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DC1"/>
    <w:rsid w:val="008A0E3F"/>
    <w:rsid w:val="008A1F16"/>
    <w:rsid w:val="008A2C85"/>
    <w:rsid w:val="008A337B"/>
    <w:rsid w:val="008A395C"/>
    <w:rsid w:val="008A3F3B"/>
    <w:rsid w:val="008A473D"/>
    <w:rsid w:val="008A4C4C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DF9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2F8E"/>
    <w:rsid w:val="008D361C"/>
    <w:rsid w:val="008D42DE"/>
    <w:rsid w:val="008D508D"/>
    <w:rsid w:val="008D5497"/>
    <w:rsid w:val="008D5E0A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34B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589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8F659A"/>
    <w:rsid w:val="00900C96"/>
    <w:rsid w:val="00902B5F"/>
    <w:rsid w:val="00903739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A66"/>
    <w:rsid w:val="00924BE4"/>
    <w:rsid w:val="00924D25"/>
    <w:rsid w:val="00924E7D"/>
    <w:rsid w:val="00925088"/>
    <w:rsid w:val="00925E6E"/>
    <w:rsid w:val="00925F40"/>
    <w:rsid w:val="0092639C"/>
    <w:rsid w:val="009264BD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17E0"/>
    <w:rsid w:val="0094288F"/>
    <w:rsid w:val="00942D49"/>
    <w:rsid w:val="0094371A"/>
    <w:rsid w:val="009439B3"/>
    <w:rsid w:val="0094429C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296"/>
    <w:rsid w:val="009564CB"/>
    <w:rsid w:val="00957B5D"/>
    <w:rsid w:val="0096047B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46D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6FD6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36AB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255"/>
    <w:rsid w:val="00993438"/>
    <w:rsid w:val="00993538"/>
    <w:rsid w:val="00994161"/>
    <w:rsid w:val="009942A6"/>
    <w:rsid w:val="00994B87"/>
    <w:rsid w:val="0099565A"/>
    <w:rsid w:val="009956F6"/>
    <w:rsid w:val="00995A78"/>
    <w:rsid w:val="00995B71"/>
    <w:rsid w:val="00996D01"/>
    <w:rsid w:val="00996EBA"/>
    <w:rsid w:val="009971B6"/>
    <w:rsid w:val="009972DC"/>
    <w:rsid w:val="00997BFB"/>
    <w:rsid w:val="00997EE6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4C02"/>
    <w:rsid w:val="009A5085"/>
    <w:rsid w:val="009A5892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B7B4D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C69C0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489"/>
    <w:rsid w:val="009E1AA1"/>
    <w:rsid w:val="009E2E63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49A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758"/>
    <w:rsid w:val="009F3FBE"/>
    <w:rsid w:val="009F420C"/>
    <w:rsid w:val="009F433C"/>
    <w:rsid w:val="009F461D"/>
    <w:rsid w:val="009F5B5F"/>
    <w:rsid w:val="009F6A20"/>
    <w:rsid w:val="009F721B"/>
    <w:rsid w:val="009F7451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078F6"/>
    <w:rsid w:val="00A1005F"/>
    <w:rsid w:val="00A10DC3"/>
    <w:rsid w:val="00A1223E"/>
    <w:rsid w:val="00A1238D"/>
    <w:rsid w:val="00A12490"/>
    <w:rsid w:val="00A12D88"/>
    <w:rsid w:val="00A136FD"/>
    <w:rsid w:val="00A13A56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21B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0A6"/>
    <w:rsid w:val="00A361C4"/>
    <w:rsid w:val="00A3770D"/>
    <w:rsid w:val="00A3789C"/>
    <w:rsid w:val="00A37C40"/>
    <w:rsid w:val="00A40469"/>
    <w:rsid w:val="00A40962"/>
    <w:rsid w:val="00A40A7D"/>
    <w:rsid w:val="00A41906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09D6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3EFA"/>
    <w:rsid w:val="00A64756"/>
    <w:rsid w:val="00A64A01"/>
    <w:rsid w:val="00A64CCD"/>
    <w:rsid w:val="00A64DB6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5F5C"/>
    <w:rsid w:val="00A7630D"/>
    <w:rsid w:val="00A76A4A"/>
    <w:rsid w:val="00A773EB"/>
    <w:rsid w:val="00A77B1A"/>
    <w:rsid w:val="00A80265"/>
    <w:rsid w:val="00A80988"/>
    <w:rsid w:val="00A81941"/>
    <w:rsid w:val="00A81AF6"/>
    <w:rsid w:val="00A81FD1"/>
    <w:rsid w:val="00A84163"/>
    <w:rsid w:val="00A84703"/>
    <w:rsid w:val="00A852D7"/>
    <w:rsid w:val="00A852DC"/>
    <w:rsid w:val="00A85436"/>
    <w:rsid w:val="00A85552"/>
    <w:rsid w:val="00A859D8"/>
    <w:rsid w:val="00A85B29"/>
    <w:rsid w:val="00A86515"/>
    <w:rsid w:val="00A86D11"/>
    <w:rsid w:val="00A87DC5"/>
    <w:rsid w:val="00A87E9E"/>
    <w:rsid w:val="00A9055B"/>
    <w:rsid w:val="00A905BF"/>
    <w:rsid w:val="00A90996"/>
    <w:rsid w:val="00A90B53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2F50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2C"/>
    <w:rsid w:val="00AD16AD"/>
    <w:rsid w:val="00AD197E"/>
    <w:rsid w:val="00AD220C"/>
    <w:rsid w:val="00AD2430"/>
    <w:rsid w:val="00AD34BD"/>
    <w:rsid w:val="00AD3AD9"/>
    <w:rsid w:val="00AD47E2"/>
    <w:rsid w:val="00AD4AFE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A53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53E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2A45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1C3"/>
    <w:rsid w:val="00B05968"/>
    <w:rsid w:val="00B05ADA"/>
    <w:rsid w:val="00B0625A"/>
    <w:rsid w:val="00B0758F"/>
    <w:rsid w:val="00B07E7B"/>
    <w:rsid w:val="00B103A1"/>
    <w:rsid w:val="00B112A0"/>
    <w:rsid w:val="00B113C8"/>
    <w:rsid w:val="00B114DC"/>
    <w:rsid w:val="00B11E08"/>
    <w:rsid w:val="00B120A8"/>
    <w:rsid w:val="00B12B97"/>
    <w:rsid w:val="00B13138"/>
    <w:rsid w:val="00B132E6"/>
    <w:rsid w:val="00B13AE9"/>
    <w:rsid w:val="00B1575D"/>
    <w:rsid w:val="00B1580B"/>
    <w:rsid w:val="00B15E0D"/>
    <w:rsid w:val="00B173D8"/>
    <w:rsid w:val="00B20960"/>
    <w:rsid w:val="00B20EA8"/>
    <w:rsid w:val="00B20FD7"/>
    <w:rsid w:val="00B212F3"/>
    <w:rsid w:val="00B21F33"/>
    <w:rsid w:val="00B22C87"/>
    <w:rsid w:val="00B2310F"/>
    <w:rsid w:val="00B24853"/>
    <w:rsid w:val="00B24E64"/>
    <w:rsid w:val="00B264F0"/>
    <w:rsid w:val="00B26658"/>
    <w:rsid w:val="00B26727"/>
    <w:rsid w:val="00B27182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3E8"/>
    <w:rsid w:val="00B61B11"/>
    <w:rsid w:val="00B62540"/>
    <w:rsid w:val="00B6280B"/>
    <w:rsid w:val="00B63EA6"/>
    <w:rsid w:val="00B63EDB"/>
    <w:rsid w:val="00B640DC"/>
    <w:rsid w:val="00B641F8"/>
    <w:rsid w:val="00B64DC1"/>
    <w:rsid w:val="00B654BD"/>
    <w:rsid w:val="00B659A3"/>
    <w:rsid w:val="00B67293"/>
    <w:rsid w:val="00B70042"/>
    <w:rsid w:val="00B70CCD"/>
    <w:rsid w:val="00B71F66"/>
    <w:rsid w:val="00B720EA"/>
    <w:rsid w:val="00B72CD3"/>
    <w:rsid w:val="00B732DE"/>
    <w:rsid w:val="00B733CC"/>
    <w:rsid w:val="00B7352E"/>
    <w:rsid w:val="00B738B5"/>
    <w:rsid w:val="00B739B5"/>
    <w:rsid w:val="00B73A35"/>
    <w:rsid w:val="00B73EFB"/>
    <w:rsid w:val="00B74BD3"/>
    <w:rsid w:val="00B74C4B"/>
    <w:rsid w:val="00B75E0E"/>
    <w:rsid w:val="00B774E7"/>
    <w:rsid w:val="00B7798D"/>
    <w:rsid w:val="00B800ED"/>
    <w:rsid w:val="00B80168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326"/>
    <w:rsid w:val="00B9262C"/>
    <w:rsid w:val="00B92DB5"/>
    <w:rsid w:val="00B93367"/>
    <w:rsid w:val="00B93D2E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0E98"/>
    <w:rsid w:val="00BB1202"/>
    <w:rsid w:val="00BB1981"/>
    <w:rsid w:val="00BB1F80"/>
    <w:rsid w:val="00BB245A"/>
    <w:rsid w:val="00BB25F1"/>
    <w:rsid w:val="00BB2EC1"/>
    <w:rsid w:val="00BB3318"/>
    <w:rsid w:val="00BB33A2"/>
    <w:rsid w:val="00BB6125"/>
    <w:rsid w:val="00BB6E42"/>
    <w:rsid w:val="00BB6E5B"/>
    <w:rsid w:val="00BB6F9F"/>
    <w:rsid w:val="00BB741B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60B0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9EA"/>
    <w:rsid w:val="00BF4A25"/>
    <w:rsid w:val="00BF4AFF"/>
    <w:rsid w:val="00BF5081"/>
    <w:rsid w:val="00BF5819"/>
    <w:rsid w:val="00BF5B9E"/>
    <w:rsid w:val="00BF5ED2"/>
    <w:rsid w:val="00BF65BB"/>
    <w:rsid w:val="00BF7999"/>
    <w:rsid w:val="00BF7C11"/>
    <w:rsid w:val="00C007BE"/>
    <w:rsid w:val="00C0087B"/>
    <w:rsid w:val="00C009CA"/>
    <w:rsid w:val="00C013BA"/>
    <w:rsid w:val="00C01952"/>
    <w:rsid w:val="00C02BB2"/>
    <w:rsid w:val="00C02F67"/>
    <w:rsid w:val="00C03996"/>
    <w:rsid w:val="00C03A34"/>
    <w:rsid w:val="00C03FDC"/>
    <w:rsid w:val="00C04263"/>
    <w:rsid w:val="00C0476F"/>
    <w:rsid w:val="00C05C9B"/>
    <w:rsid w:val="00C05FCB"/>
    <w:rsid w:val="00C05FF8"/>
    <w:rsid w:val="00C06143"/>
    <w:rsid w:val="00C06284"/>
    <w:rsid w:val="00C06841"/>
    <w:rsid w:val="00C06A10"/>
    <w:rsid w:val="00C06E7E"/>
    <w:rsid w:val="00C0715F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5E28"/>
    <w:rsid w:val="00C16400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283"/>
    <w:rsid w:val="00C275E9"/>
    <w:rsid w:val="00C27AE6"/>
    <w:rsid w:val="00C27DC7"/>
    <w:rsid w:val="00C27E92"/>
    <w:rsid w:val="00C30A09"/>
    <w:rsid w:val="00C30CFF"/>
    <w:rsid w:val="00C3163C"/>
    <w:rsid w:val="00C31FE6"/>
    <w:rsid w:val="00C325FE"/>
    <w:rsid w:val="00C32B09"/>
    <w:rsid w:val="00C32DAE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1899"/>
    <w:rsid w:val="00C51D45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4004"/>
    <w:rsid w:val="00C653FC"/>
    <w:rsid w:val="00C67591"/>
    <w:rsid w:val="00C700EA"/>
    <w:rsid w:val="00C70999"/>
    <w:rsid w:val="00C70EBC"/>
    <w:rsid w:val="00C71125"/>
    <w:rsid w:val="00C71578"/>
    <w:rsid w:val="00C71E0E"/>
    <w:rsid w:val="00C723E4"/>
    <w:rsid w:val="00C729C2"/>
    <w:rsid w:val="00C73143"/>
    <w:rsid w:val="00C740A6"/>
    <w:rsid w:val="00C742CD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877E9"/>
    <w:rsid w:val="00C90D4C"/>
    <w:rsid w:val="00C910F1"/>
    <w:rsid w:val="00C9160B"/>
    <w:rsid w:val="00C91E72"/>
    <w:rsid w:val="00C923B8"/>
    <w:rsid w:val="00C92489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2444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496B"/>
    <w:rsid w:val="00CB516B"/>
    <w:rsid w:val="00CB58F0"/>
    <w:rsid w:val="00CB5A61"/>
    <w:rsid w:val="00CB5EE2"/>
    <w:rsid w:val="00CB616D"/>
    <w:rsid w:val="00CB71AE"/>
    <w:rsid w:val="00CB750A"/>
    <w:rsid w:val="00CB7BAD"/>
    <w:rsid w:val="00CC024B"/>
    <w:rsid w:val="00CC0942"/>
    <w:rsid w:val="00CC154B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E75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E7076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1835"/>
    <w:rsid w:val="00D31B43"/>
    <w:rsid w:val="00D31D80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D2E"/>
    <w:rsid w:val="00D44FD4"/>
    <w:rsid w:val="00D45243"/>
    <w:rsid w:val="00D45BC4"/>
    <w:rsid w:val="00D46292"/>
    <w:rsid w:val="00D46692"/>
    <w:rsid w:val="00D4673C"/>
    <w:rsid w:val="00D46889"/>
    <w:rsid w:val="00D46BF8"/>
    <w:rsid w:val="00D46F0E"/>
    <w:rsid w:val="00D47221"/>
    <w:rsid w:val="00D47985"/>
    <w:rsid w:val="00D47F7A"/>
    <w:rsid w:val="00D516FE"/>
    <w:rsid w:val="00D51B7B"/>
    <w:rsid w:val="00D51BD2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60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C78"/>
    <w:rsid w:val="00D76CA8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143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78A"/>
    <w:rsid w:val="00DA1B16"/>
    <w:rsid w:val="00DA23F8"/>
    <w:rsid w:val="00DA2455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37AA"/>
    <w:rsid w:val="00DB3F58"/>
    <w:rsid w:val="00DB4192"/>
    <w:rsid w:val="00DB45BD"/>
    <w:rsid w:val="00DB4ED1"/>
    <w:rsid w:val="00DB55B8"/>
    <w:rsid w:val="00DB56B1"/>
    <w:rsid w:val="00DB586B"/>
    <w:rsid w:val="00DB6734"/>
    <w:rsid w:val="00DC1835"/>
    <w:rsid w:val="00DC3C51"/>
    <w:rsid w:val="00DC430D"/>
    <w:rsid w:val="00DC4B97"/>
    <w:rsid w:val="00DC4F5E"/>
    <w:rsid w:val="00DC4FF4"/>
    <w:rsid w:val="00DC5577"/>
    <w:rsid w:val="00DC57CA"/>
    <w:rsid w:val="00DC5B4C"/>
    <w:rsid w:val="00DC664A"/>
    <w:rsid w:val="00DC66BC"/>
    <w:rsid w:val="00DC7377"/>
    <w:rsid w:val="00DC74A7"/>
    <w:rsid w:val="00DC7672"/>
    <w:rsid w:val="00DD0DF2"/>
    <w:rsid w:val="00DD0F5D"/>
    <w:rsid w:val="00DD1424"/>
    <w:rsid w:val="00DD185B"/>
    <w:rsid w:val="00DD1906"/>
    <w:rsid w:val="00DD211E"/>
    <w:rsid w:val="00DD281E"/>
    <w:rsid w:val="00DD29E7"/>
    <w:rsid w:val="00DD30B0"/>
    <w:rsid w:val="00DD3647"/>
    <w:rsid w:val="00DD4651"/>
    <w:rsid w:val="00DD46DC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18"/>
    <w:rsid w:val="00DE44E3"/>
    <w:rsid w:val="00DE55D9"/>
    <w:rsid w:val="00DE5D66"/>
    <w:rsid w:val="00DE632E"/>
    <w:rsid w:val="00DE6FED"/>
    <w:rsid w:val="00DE7065"/>
    <w:rsid w:val="00DE71EC"/>
    <w:rsid w:val="00DE79B7"/>
    <w:rsid w:val="00DE7B82"/>
    <w:rsid w:val="00DF02EF"/>
    <w:rsid w:val="00DF092B"/>
    <w:rsid w:val="00DF0CCD"/>
    <w:rsid w:val="00DF114E"/>
    <w:rsid w:val="00DF198C"/>
    <w:rsid w:val="00DF2689"/>
    <w:rsid w:val="00DF2756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86F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2D0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5CD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4EDB"/>
    <w:rsid w:val="00E75415"/>
    <w:rsid w:val="00E76A7D"/>
    <w:rsid w:val="00E771F9"/>
    <w:rsid w:val="00E80002"/>
    <w:rsid w:val="00E80941"/>
    <w:rsid w:val="00E80A8B"/>
    <w:rsid w:val="00E80ED6"/>
    <w:rsid w:val="00E80F6B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114"/>
    <w:rsid w:val="00E9480E"/>
    <w:rsid w:val="00E94921"/>
    <w:rsid w:val="00E94F96"/>
    <w:rsid w:val="00E95DE7"/>
    <w:rsid w:val="00E95EDD"/>
    <w:rsid w:val="00E969F1"/>
    <w:rsid w:val="00E9719F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144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6EB6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3CA2"/>
    <w:rsid w:val="00EE5022"/>
    <w:rsid w:val="00EE5CDC"/>
    <w:rsid w:val="00EE61DD"/>
    <w:rsid w:val="00EE634B"/>
    <w:rsid w:val="00EE7A65"/>
    <w:rsid w:val="00EF08EA"/>
    <w:rsid w:val="00EF1AFD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697F"/>
    <w:rsid w:val="00EF7494"/>
    <w:rsid w:val="00EF7598"/>
    <w:rsid w:val="00EF7882"/>
    <w:rsid w:val="00F006D0"/>
    <w:rsid w:val="00F00DDD"/>
    <w:rsid w:val="00F018F5"/>
    <w:rsid w:val="00F023DC"/>
    <w:rsid w:val="00F02C15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4EBB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27C16"/>
    <w:rsid w:val="00F301EB"/>
    <w:rsid w:val="00F30680"/>
    <w:rsid w:val="00F306C4"/>
    <w:rsid w:val="00F31E24"/>
    <w:rsid w:val="00F327C1"/>
    <w:rsid w:val="00F33891"/>
    <w:rsid w:val="00F34099"/>
    <w:rsid w:val="00F340D0"/>
    <w:rsid w:val="00F3419C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0678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545"/>
    <w:rsid w:val="00F529E4"/>
    <w:rsid w:val="00F53A3E"/>
    <w:rsid w:val="00F542F3"/>
    <w:rsid w:val="00F54938"/>
    <w:rsid w:val="00F54E89"/>
    <w:rsid w:val="00F55A27"/>
    <w:rsid w:val="00F55B06"/>
    <w:rsid w:val="00F5760A"/>
    <w:rsid w:val="00F577F4"/>
    <w:rsid w:val="00F57B3B"/>
    <w:rsid w:val="00F60709"/>
    <w:rsid w:val="00F61C3E"/>
    <w:rsid w:val="00F639DA"/>
    <w:rsid w:val="00F63DE6"/>
    <w:rsid w:val="00F64C02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546B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1B5F"/>
    <w:rsid w:val="00FC3008"/>
    <w:rsid w:val="00FC434B"/>
    <w:rsid w:val="00FC484B"/>
    <w:rsid w:val="00FC543C"/>
    <w:rsid w:val="00FC67C7"/>
    <w:rsid w:val="00FC6E78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8C4"/>
    <w:rsid w:val="00FE0C93"/>
    <w:rsid w:val="00FE1755"/>
    <w:rsid w:val="00FE39FF"/>
    <w:rsid w:val="00FE5761"/>
    <w:rsid w:val="00FE581E"/>
    <w:rsid w:val="00FE5ECA"/>
    <w:rsid w:val="00FE6DF4"/>
    <w:rsid w:val="00FE6ED9"/>
    <w:rsid w:val="00FF011D"/>
    <w:rsid w:val="00FF04FB"/>
    <w:rsid w:val="00FF0524"/>
    <w:rsid w:val="00FF4082"/>
    <w:rsid w:val="00FF4301"/>
    <w:rsid w:val="00FF4EB9"/>
    <w:rsid w:val="00FF51F1"/>
    <w:rsid w:val="00FF571E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1B30"/>
    <w:rPr>
      <w:noProof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112A0"/>
    <w:pPr>
      <w:keepNext/>
      <w:autoSpaceDE w:val="false"/>
      <w:autoSpaceDN w:val="false"/>
      <w:adjustRightInd w:val="false"/>
      <w:jc w:val="center"/>
      <w:outlineLvl w:val="0"/>
    </w:pPr>
    <w:rPr>
      <w:rFonts w:cs="Arial" w:hAnsi="Arial" w:ascii="Arial"/>
      <w:b/>
      <w:bCs/>
      <w:noProof w:val="false"/>
      <w:color w:val="00000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9546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954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546B"/>
  </w:style>
  <w:style w:styleId="Tekstbalonia" w:type="paragraph">
    <w:name w:val="Balloon Text"/>
    <w:basedOn w:val="Normal"/>
    <w:link w:val="TekstbaloniaChar"/>
    <w:rsid w:val="003228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2813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256D0C"/>
    <w:pPr>
      <w:ind w:left="720"/>
      <w:contextualSpacing/>
    </w:pPr>
  </w:style>
  <w:style w:styleId="Bezproreda" w:type="paragraph">
    <w:name w:val="No Spacing"/>
    <w:uiPriority w:val="1"/>
    <w:qFormat/>
    <w:rsid w:val="006A5BBF"/>
    <w:rPr>
      <w:rFonts w:cstheme="minorBidi" w:eastAsiaTheme="minorHAnsi"/>
      <w:sz w:val="24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rsid w:val="00B112A0"/>
    <w:rPr>
      <w:rFonts w:cs="Arial" w:hAnsi="Arial" w:ascii="Arial"/>
      <w:b/>
      <w:bCs/>
      <w:color w:val="000000"/>
    </w:rPr>
  </w:style>
  <w:style w:styleId="Tijeloteksta-uvlaka2" w:type="paragraph">
    <w:name w:val="Body Text Indent 2"/>
    <w:basedOn w:val="Normal"/>
    <w:link w:val="Tijeloteksta-uvlaka2Char"/>
    <w:unhideWhenUsed/>
    <w:rsid w:val="00C51D45"/>
    <w:pPr>
      <w:spacing w:lineRule="auto" w:line="480" w:after="120"/>
      <w:ind w:left="283"/>
    </w:pPr>
    <w:rPr>
      <w:rFonts w:hAnsi="Calibri" w:ascii="Calibri"/>
      <w:noProof w:val="false"/>
      <w:sz w:val="22"/>
      <w:szCs w:val="22"/>
      <w:lang w:eastAsia="x-none" w:val="x-none"/>
    </w:rPr>
  </w:style>
  <w:style w:customStyle="true" w:styleId="Tijeloteksta-uvlaka2Char" w:type="character">
    <w:name w:val="Tijelo teksta - uvlaka 2 Char"/>
    <w:basedOn w:val="Zadanifontodlomka"/>
    <w:link w:val="Tijeloteksta-uvlaka2"/>
    <w:rsid w:val="00C51D45"/>
    <w:rPr>
      <w:rFonts w:hAnsi="Calibri" w:ascii="Calibri"/>
      <w:sz w:val="22"/>
      <w:szCs w:val="22"/>
      <w:lang w:eastAsia="x-none" w:val="x-none"/>
    </w:rPr>
  </w:style>
  <w:style w:styleId="Tekstrezerviranogmjesta" w:type="character">
    <w:name w:val="Placeholder Text"/>
    <w:basedOn w:val="Zadanifontodlomka"/>
    <w:uiPriority w:val="99"/>
    <w:semiHidden/>
    <w:rsid w:val="00C071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71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71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71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71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1B30"/>
    <w:rPr>
      <w:noProof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112A0"/>
    <w:pPr>
      <w:keepNext/>
      <w:autoSpaceDE w:val="0"/>
      <w:autoSpaceDN w:val="0"/>
      <w:adjustRightInd w:val="0"/>
      <w:jc w:val="center"/>
      <w:outlineLvl w:val="0"/>
    </w:pPr>
    <w:rPr>
      <w:rFonts w:ascii="Arial" w:cs="Arial" w:hAnsi="Arial"/>
      <w:b/>
      <w:bCs/>
      <w:noProof w:val="0"/>
      <w:color w:val="00000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9546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954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546B"/>
  </w:style>
  <w:style w:styleId="Tekstbalonia" w:type="paragraph">
    <w:name w:val="Balloon Text"/>
    <w:basedOn w:val="Normal"/>
    <w:link w:val="TekstbaloniaChar"/>
    <w:rsid w:val="003228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2813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256D0C"/>
    <w:pPr>
      <w:ind w:left="720"/>
      <w:contextualSpacing/>
    </w:pPr>
  </w:style>
  <w:style w:styleId="Bezproreda" w:type="paragraph">
    <w:name w:val="No Spacing"/>
    <w:uiPriority w:val="1"/>
    <w:qFormat/>
    <w:rsid w:val="006A5BBF"/>
    <w:rPr>
      <w:rFonts w:cstheme="minorBidi" w:eastAsiaTheme="minorHAnsi"/>
      <w:sz w:val="24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B112A0"/>
    <w:rPr>
      <w:rFonts w:ascii="Arial" w:cs="Arial" w:hAnsi="Arial"/>
      <w:b/>
      <w:bCs/>
      <w:color w:val="000000"/>
    </w:rPr>
  </w:style>
  <w:style w:styleId="Tijeloteksta-uvlaka2" w:type="paragraph">
    <w:name w:val="Body Text Indent 2"/>
    <w:basedOn w:val="Normal"/>
    <w:link w:val="Tijeloteksta-uvlaka2Char"/>
    <w:unhideWhenUsed/>
    <w:rsid w:val="00C51D45"/>
    <w:pPr>
      <w:spacing w:after="120" w:line="480" w:lineRule="auto"/>
      <w:ind w:left="283"/>
    </w:pPr>
    <w:rPr>
      <w:rFonts w:ascii="Calibri" w:hAnsi="Calibri"/>
      <w:noProof w:val="0"/>
      <w:sz w:val="22"/>
      <w:szCs w:val="22"/>
      <w:lang w:eastAsia="x-none" w:val="x-none"/>
    </w:rPr>
  </w:style>
  <w:style w:customStyle="1" w:styleId="Tijeloteksta-uvlaka2Char" w:type="character">
    <w:name w:val="Tijelo teksta - uvlaka 2 Char"/>
    <w:basedOn w:val="Zadanifontodlomka"/>
    <w:link w:val="Tijeloteksta-uvlaka2"/>
    <w:rsid w:val="00C51D45"/>
    <w:rPr>
      <w:rFonts w:ascii="Calibri" w:hAnsi="Calibri"/>
      <w:sz w:val="22"/>
      <w:szCs w:val="22"/>
      <w:lang w:eastAsia="x-none" w:val="x-none"/>
    </w:rPr>
  </w:style>
  <w:style w:styleId="Tekstrezerviranogmjesta" w:type="character">
    <w:name w:val="Placeholder Text"/>
    <w:basedOn w:val="Zadanifontodlomka"/>
    <w:uiPriority w:val="99"/>
    <w:semiHidden/>
    <w:rsid w:val="00C071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71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71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71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71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2017.</izvorni_sadrzaj>
    <derivirana_varijabla naziv="DomainObject.DatumDonosenjaOdluke_1">16.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2015.</izvorni_sadrzaj>
    <derivirana_varijabla naziv="DomainObject.Predmet.DatumOsnivanja_1">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St-119/2015</izvorni_sadrzaj>
    <derivirana_varijabla naziv="DomainObject.Predmet.OznakaBroj_1">St-119/2015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OGULINKA proizvodno-trgovačko d.o.o.</izvorni_sadrzaj>
    <derivirana_varijabla naziv="DomainObject.Predmet.ProtustrankaFormated_1">  OGULINKA proizvodno-trgovačko d.o.o.</derivirana_varijabla>
  </DomainObject.Predmet.ProtustrankaFormated>
  <DomainObject.Predmet.ProtustrankaFormatedOIB>
    <izvorni_sadrzaj>  OGULINKA proizvodno-trgovačko d.o.o., OIB 45769998932</izvorni_sadrzaj>
    <derivirana_varijabla naziv="DomainObject.Predmet.ProtustrankaFormatedOIB_1">  OGULINKA proizvodno-trgovačko d.o.o., OIB 45769998932</derivirana_varijabla>
  </DomainObject.Predmet.ProtustrankaFormatedOIB>
  <DomainObject.Predmet.ProtustrankaFormatedWithAdress>
    <izvorni_sadrzaj> OGULINKA proizvodno-trgovačko d.o.o., Kučinići 23, 47300 Ogulin</izvorni_sadrzaj>
    <derivirana_varijabla naziv="DomainObject.Predmet.ProtustrankaFormatedWithAdress_1"> OGULINKA proizvodno-trgovačko d.o.o., Kučinići 23, 47300 Ogulin</derivirana_varijabla>
  </DomainObject.Predmet.ProtustrankaFormatedWithAdress>
  <DomainObject.Predmet.ProtustrankaFormatedWithAdressOIB>
    <izvorni_sadrzaj> OGULINKA proizvodno-trgovačko d.o.o., OIB 45769998932, Kučinići 23, 47300 Ogulin</izvorni_sadrzaj>
    <derivirana_varijabla naziv="DomainObject.Predmet.ProtustrankaFormatedWithAdressOIB_1"> OGULINKA proizvodno-trgovačko d.o.o., OIB 45769998932, Kučinići 23, 47300 Ogulin</derivirana_varijabla>
  </DomainObject.Predmet.ProtustrankaFormatedWithAdressOIB>
  <DomainObject.Predmet.ProtustrankaWithAdress>
    <izvorni_sadrzaj>OGULINKA proizvodno-trgovačko d.o.o. Kučinići 23, 47300 Ogulin</izvorni_sadrzaj>
    <derivirana_varijabla naziv="DomainObject.Predmet.ProtustrankaWithAdress_1">OGULINKA proizvodno-trgovačko d.o.o. Kučinići 23, 47300 Ogulin</derivirana_varijabla>
  </DomainObject.Predmet.ProtustrankaWithAdress>
  <DomainObject.Predmet.ProtustrankaWithAdressOIB>
    <izvorni_sadrzaj>OGULINKA proizvodno-trgovačko d.o.o., OIB 45769998932, Kučinići 23, 47300 Ogulin</izvorni_sadrzaj>
    <derivirana_varijabla naziv="DomainObject.Predmet.ProtustrankaWithAdressOIB_1">OGULINKA proizvodno-trgovačko d.o.o., OIB 45769998932, Kučinići 23, 47300 Ogulin</derivirana_varijabla>
  </DomainObject.Predmet.ProtustrankaWithAdressOIB>
  <DomainObject.Predmet.ProtustrankaNazivFormated>
    <izvorni_sadrzaj>OGULINKA proizvodno-trgovačko d.o.o.</izvorni_sadrzaj>
    <derivirana_varijabla naziv="DomainObject.Predmet.ProtustrankaNazivFormated_1">OGULINKA proizvodno-trgovačko d.o.o.</derivirana_varijabla>
  </DomainObject.Predmet.ProtustrankaNazivFormated>
  <DomainObject.Predmet.ProtustrankaNazivFormatedOIB>
    <izvorni_sadrzaj>OGULINKA proizvodno-trgovačko d.o.o., OIB 45769998932</izvorni_sadrzaj>
    <derivirana_varijabla naziv="DomainObject.Predmet.ProtustrankaNazivFormatedOIB_1">OGULINKA proizvodno-trgovačko d.o.o., OIB 45769998932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Natalija Puškarić; GTM-GAVAN društvo s ograničenom odgovornošću za proizvodnju, promet i usluge</izvorni_sadrzaj>
    <derivirana_varijabla naziv="DomainObject.Predmet.StrankaFormated_1">  Natalija Puškarić; GTM-GAVAN društvo s ograničenom odgovornošću za proizvodnju, promet i usluge</derivirana_varijabla>
  </DomainObject.Predmet.StrankaFormated>
  <DomainObject.Predmet.StrankaFormatedOIB>
    <izvorni_sadrzaj>  Natalija Puškarić, OIB 90955386682; GTM-GAVAN društvo s ograničenom odgovornošću za proizvodnju, promet i usluge, OIB 46909277691</izvorni_sadrzaj>
    <derivirana_varijabla naziv="DomainObject.Predmet.StrankaFormatedOIB_1">  Natalija Puškarić, OIB 90955386682; GTM-GAVAN društvo s ograničenom odgovornošću za proizvodnju, promet i usluge, OIB 46909277691</derivirana_varijabla>
  </DomainObject.Predmet.StrankaFormatedOIB>
  <DomainObject.Predmet.StrankaFormatedWithAdress>
    <izvorni_sadrzaj> Natalija Puškarić, Sveti Rok 67, 47300 Ogulin; GTM-GAVAN društvo s ograničenom odgovornošću za proizvodnju, promet i usluge, Dlakovac 1/A, 47300 Ogulin</izvorni_sadrzaj>
    <derivirana_varijabla naziv="DomainObject.Predmet.StrankaFormatedWithAdress_1"> Natalija Puškarić, Sveti Rok 67, 47300 Ogulin; GTM-GAVAN društvo s ograničenom odgovornošću za proizvodnju, promet i usluge, Dlakovac 1/A, 47300 Ogulin</derivirana_varijabla>
  </DomainObject.Predmet.StrankaFormatedWithAdress>
  <DomainObject.Predmet.StrankaFormatedWithAdressOIB>
    <izvorni_sadrzaj> Natalija Puškarić, OIB 90955386682, Sveti Rok 67, 47300 Ogulin; GTM-GAVAN društvo s ograničenom odgovornošću za proizvodnju, promet i usluge, OIB 46909277691, Dlakovac 1/A, 47300 Ogulin</izvorni_sadrzaj>
    <derivirana_varijabla naziv="DomainObject.Predmet.StrankaFormatedWithAdressOIB_1"> Natalija Puškarić, OIB 90955386682, Sveti Rok 67, 47300 Ogulin; GTM-GAVAN društvo s ograničenom odgovornošću za proizvodnju, promet i usluge, OIB 46909277691, Dlakovac 1/A, 47300 Ogulin</derivirana_varijabla>
  </DomainObject.Predmet.StrankaFormatedWithAdressOIB>
  <DomainObject.Predmet.StrankaWithAdress>
    <izvorni_sadrzaj>Natalija Puškarić Sveti Rok 67,47300 Ogulin,GTM-GAVAN društvo s ograničenom odgovornošću za proizvodnju, promet i usluge Dlakovac 1/A,47300 Ogulin</izvorni_sadrzaj>
    <derivirana_varijabla naziv="DomainObject.Predmet.StrankaWithAdress_1">Natalija Puškarić Sveti Rok 67,47300 Ogulin,GTM-GAVAN društvo s ograničenom odgovornošću za proizvodnju, promet i usluge Dlakovac 1/A,47300 Ogulin</derivirana_varijabla>
  </DomainObject.Predmet.StrankaWithAdress>
  <DomainObject.Predmet.StrankaWithAdressOIB>
    <izvorni_sadrzaj>Natalija Puškarić, OIB 90955386682, Sveti Rok 67,47300 Ogulin,GTM-GAVAN društvo s ograničenom odgovornošću za proizvodnju, promet i usluge, OIB 46909277691, Dlakovac 1/A,47300 Ogulin</izvorni_sadrzaj>
    <derivirana_varijabla naziv="DomainObject.Predmet.StrankaWithAdressOIB_1">Natalija Puškarić, OIB 90955386682, Sveti Rok 67,47300 Ogulin,GTM-GAVAN društvo s ograničenom odgovornošću za proizvodnju, promet i usluge, OIB 46909277691, Dlakovac 1/A,47300 Ogulin</derivirana_varijabla>
  </DomainObject.Predmet.StrankaWithAdressOIB>
  <DomainObject.Predmet.StrankaNazivFormated>
    <izvorni_sadrzaj>Natalija Puškarić,GTM-GAVAN društvo s ograničenom odgovornošću za proizvodnju, promet i usluge</izvorni_sadrzaj>
    <derivirana_varijabla naziv="DomainObject.Predmet.StrankaNazivFormated_1">Natalija Puškarić,GTM-GAVAN društvo s ograničenom odgovornošću za proizvodnju, promet i usluge</derivirana_varijabla>
  </DomainObject.Predmet.StrankaNazivFormated>
  <DomainObject.Predmet.StrankaNazivFormatedOIB>
    <izvorni_sadrzaj>Natalija Puškarić, OIB 90955386682,GTM-GAVAN društvo s ograničenom odgovornošću za proizvodnju, promet i usluge, OIB 46909277691</izvorni_sadrzaj>
    <derivirana_varijabla naziv="DomainObject.Predmet.StrankaNazivFormatedOIB_1">Natalija Puškarić, OIB 90955386682,GTM-GAVAN društvo s ograničenom odgovornošću za proizvodnju, promet i usluge, OIB 46909277691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Natalija Puškarić</item>
      <item>GTM-GAVAN društvo s ograničenom odgovornošću za proizvodnju, promet i usluge</item>
    </izvorni_sadrzaj>
    <derivirana_varijabla naziv="DomainObject.Predmet.StrankaListFormated_1">
      <item>Natalija Puškarić</item>
      <item>GTM-GAVAN društvo s ograničenom odgovornošću za proizvodnju, promet i usluge</item>
    </derivirana_varijabla>
  </DomainObject.Predmet.StrankaListFormated>
  <DomainObject.Predmet.StrankaListFormatedOIB>
    <izvorni_sadrzaj>
      <item>Natalija Puškarić, OIB 90955386682</item>
      <item>GTM-GAVAN društvo s ograničenom odgovornošću za proizvodnju, promet i usluge, OIB 46909277691</item>
    </izvorni_sadrzaj>
    <derivirana_varijabla naziv="DomainObject.Predmet.StrankaListFormatedOIB_1">
      <item>Natalija Puškarić, OIB 90955386682</item>
      <item>GTM-GAVAN društvo s ograničenom odgovornošću za proizvodnju, promet i usluge, OIB 46909277691</item>
    </derivirana_varijabla>
  </DomainObject.Predmet.StrankaListFormatedOIB>
  <DomainObject.Predmet.StrankaListFormatedWithAdress>
    <izvorni_sadrzaj>
      <item>Natalija Puškarić, Sveti Rok 67, 47300 Ogulin</item>
      <item>GTM-GAVAN društvo s ograničenom odgovornošću za proizvodnju, promet i usluge, Dlakovac 1/A, 47300 Ogulin</item>
    </izvorni_sadrzaj>
    <derivirana_varijabla naziv="DomainObject.Predmet.StrankaListFormatedWithAdress_1">
      <item>Natalija Puškarić, Sveti Rok 67, 47300 Ogulin</item>
      <item>GTM-GAVAN društvo s ograničenom odgovornošću za proizvodnju, promet i usluge, Dlakovac 1/A, 47300 Ogulin</item>
    </derivirana_varijabla>
  </DomainObject.Predmet.StrankaListFormatedWithAdress>
  <DomainObject.Predmet.StrankaListFormatedWithAdressOIB>
    <izvorni_sadrzaj>
      <item>Natalija Puškarić, OIB 90955386682, Sveti Rok 67, 47300 Ogulin</item>
      <item>GTM-GAVAN društvo s ograničenom odgovornošću za proizvodnju, promet i usluge, OIB 46909277691, Dlakovac 1/A, 47300 Ogulin</item>
    </izvorni_sadrzaj>
    <derivirana_varijabla naziv="DomainObject.Predmet.StrankaListFormatedWithAdressOIB_1">
      <item>Natalija Puškarić, OIB 90955386682, Sveti Rok 67, 47300 Ogulin</item>
      <item>GTM-GAVAN društvo s ograničenom odgovornošću za proizvodnju, promet i usluge, OIB 46909277691, Dlakovac 1/A, 47300 Ogulin</item>
    </derivirana_varijabla>
  </DomainObject.Predmet.StrankaListFormatedWithAdressOIB>
  <DomainObject.Predmet.StrankaListNazivFormated>
    <izvorni_sadrzaj>
      <item>Natalija Puškarić</item>
      <item>GTM-GAVAN društvo s ograničenom odgovornošću za proizvodnju, promet i usluge</item>
    </izvorni_sadrzaj>
    <derivirana_varijabla naziv="DomainObject.Predmet.StrankaListNazivFormated_1">
      <item>Natalija Puškarić</item>
      <item>GTM-GAVAN društvo s ograničenom odgovornošću za proizvodnju, promet i usluge</item>
    </derivirana_varijabla>
  </DomainObject.Predmet.StrankaListNazivFormated>
  <DomainObject.Predmet.StrankaListNazivFormatedOIB>
    <izvorni_sadrzaj>
      <item>Natalija Puškarić, OIB 90955386682</item>
      <item>GTM-GAVAN društvo s ograničenom odgovornošću za proizvodnju, promet i usluge, OIB 46909277691</item>
    </izvorni_sadrzaj>
    <derivirana_varijabla naziv="DomainObject.Predmet.StrankaListNazivFormatedOIB_1">
      <item>Natalija Puškarić, OIB 90955386682</item>
      <item>GTM-GAVAN društvo s ograničenom odgovornošću za proizvodnju, promet i usluge, OIB 46909277691</item>
    </derivirana_varijabla>
  </DomainObject.Predmet.StrankaListNazivFormatedOIB>
  <DomainObject.Predmet.ProtuStrankaListFormated>
    <izvorni_sadrzaj>
      <item>OGULINKA proizvodno-trgovačko d.o.o.</item>
    </izvorni_sadrzaj>
    <derivirana_varijabla naziv="DomainObject.Predmet.ProtuStrankaListFormated_1">
      <item>OGULINKA proizvodno-trgovačko d.o.o.</item>
    </derivirana_varijabla>
  </DomainObject.Predmet.ProtuStrankaListFormated>
  <DomainObject.Predmet.ProtuStrankaListFormatedOIB>
    <izvorni_sadrzaj>
      <item>OGULINKA proizvodno-trgovačko d.o.o., OIB 45769998932</item>
    </izvorni_sadrzaj>
    <derivirana_varijabla naziv="DomainObject.Predmet.ProtuStrankaListFormatedOIB_1">
      <item>OGULINKA proizvodno-trgovačko d.o.o., OIB 45769998932</item>
    </derivirana_varijabla>
  </DomainObject.Predmet.ProtuStrankaListFormatedOIB>
  <DomainObject.Predmet.ProtuStrankaListFormatedWithAdress>
    <izvorni_sadrzaj>
      <item>OGULINKA proizvodno-trgovačko d.o.o., Kučinići 23, 47300 Ogulin</item>
    </izvorni_sadrzaj>
    <derivirana_varijabla naziv="DomainObject.Predmet.ProtuStrankaListFormatedWithAdress_1">
      <item>OGULINKA proizvodno-trgovačko d.o.o., Kučinići 23, 47300 Ogulin</item>
    </derivirana_varijabla>
  </DomainObject.Predmet.ProtuStrankaListFormatedWithAdress>
  <DomainObject.Predmet.ProtuStrankaListFormatedWithAdressOIB>
    <izvorni_sadrzaj>
      <item>OGULINKA proizvodno-trgovačko d.o.o., OIB 45769998932, Kučinići 23, 47300 Ogulin</item>
    </izvorni_sadrzaj>
    <derivirana_varijabla naziv="DomainObject.Predmet.ProtuStrankaListFormatedWithAdressOIB_1">
      <item>OGULINKA proizvodno-trgovačko d.o.o., OIB 45769998932, Kučinići 23, 47300 Ogulin</item>
    </derivirana_varijabla>
  </DomainObject.Predmet.ProtuStrankaListFormatedWithAdressOIB>
  <DomainObject.Predmet.ProtuStrankaListNazivFormated>
    <izvorni_sadrzaj>
      <item>OGULINKA proizvodno-trgovačko d.o.o.</item>
    </izvorni_sadrzaj>
    <derivirana_varijabla naziv="DomainObject.Predmet.ProtuStrankaListNazivFormated_1">
      <item>OGULINKA proizvodno-trgovačko d.o.o.</item>
    </derivirana_varijabla>
  </DomainObject.Predmet.ProtuStrankaListNazivFormated>
  <DomainObject.Predmet.ProtuStrankaListNazivFormatedOIB>
    <izvorni_sadrzaj>
      <item>OGULINKA proizvodno-trgovačko d.o.o., OIB 45769998932</item>
    </izvorni_sadrzaj>
    <derivirana_varijabla naziv="DomainObject.Predmet.ProtuStrankaListNazivFormatedOIB_1">
      <item>OGULINKA proizvodno-trgovačko d.o.o., OIB 45769998932</item>
    </derivirana_varijabla>
  </DomainObject.Predmet.ProtuStrankaListNazivFormatedOIB>
  <DomainObject.Predmet.OstaliListFormated>
    <izvorni_sadrzaj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  <item>ODVJETNIČKO DRUŠTVO MARAVIĆ &amp; MARAVIĆ javno trgovačko društvo</item>
    </izvorni_sadrzaj>
    <derivirana_varijabla naziv="DomainObject.Predmet.OstaliListFormated_1"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  <item>ODVJETNIČKO DRUŠTVO MARAVIĆ &amp; MARAVIĆ javno trgovačko društvo</item>
    </derivirana_varijabla>
  </DomainObject.Predmet.OstaliListFormated>
  <DomainObject.Predmet.OstaliListFormatedOIB>
    <izvorni_sadrzaj>
      <item>Milan Blašković, OIB 91912536407</item>
      <item>Milan Kanjer, OIB 19841318135</item>
      <item>GTM-GAVAN društvo s ograničenom odgovornošću za proizvodnju, promet i usluge, OIB 46909277691</item>
      <item>Ministarstvo financija, Porezna uprava, OIB 18683136487</item>
      <item>ŽUPANIJSKO DRŽAVNO ODVJETNIŠTVO U KARLOVCU, OIB 96351974803</item>
      <item>ODVJETNIČKO DRUŠTVO MARAVIĆ &amp; MARAVIĆ javno trgovačko društvo, OIB 88101407855</item>
    </izvorni_sadrzaj>
    <derivirana_varijabla naziv="DomainObject.Predmet.OstaliListFormatedOIB_1">
      <item>Milan Blašković, OIB 91912536407</item>
      <item>Milan Kanjer, OIB 19841318135</item>
      <item>GTM-GAVAN društvo s ograničenom odgovornošću za proizvodnju, promet i usluge, OIB 46909277691</item>
      <item>Ministarstvo financija, Porezna uprava, OIB 18683136487</item>
      <item>ŽUPANIJSKO DRŽAVNO ODVJETNIŠTVO U KARLOVCU, OIB 96351974803</item>
      <item>ODVJETNIČKO DRUŠTVO MARAVIĆ &amp; MARAVIĆ javno trgovačko društvo, OIB 88101407855</item>
    </derivirana_varijabla>
  </DomainObject.Predmet.OstaliListFormatedOIB>
  <DomainObject.Predmet.OstaliListFormatedWithAdress>
    <izvorni_sadrzaj>
      <item>Milan Blašković, Kučinić Selo 23, 47300 Ogulin</item>
      <item>Milan Kanjer, II. Praćanska 6a, 10000 Zagreb</item>
      <item>GTM-GAVAN društvo s ograničenom odgovornošću za proizvodnju, promet i usluge, Dlakovac 1/A, 47300 Ogulin</item>
      <item>Ministarstvo financija, Porezna uprava, Avenija Dubrovnik 32, 10000 Zagreb</item>
      <item>ŽUPANIJSKO DRŽAVNO ODVJETNIŠTVO U KARLOVCU, Trg hrvatski branitelja 1, 47000 Karlovac</item>
      <item>ODVJETNIČKO DRUŠTVO MARAVIĆ &amp; MARAVIĆ javno trgovačko društvo, Zrinski trg 4, 47300 Ogulin</item>
    </izvorni_sadrzaj>
    <derivirana_varijabla naziv="DomainObject.Predmet.OstaliListFormatedWithAdress_1">
      <item>Milan Blašković, Kučinić Selo 23, 47300 Ogulin</item>
      <item>Milan Kanjer, II. Praćanska 6a, 10000 Zagreb</item>
      <item>GTM-GAVAN društvo s ograničenom odgovornošću za proizvodnju, promet i usluge, Dlakovac 1/A, 47300 Ogulin</item>
      <item>Ministarstvo financija, Porezna uprava, Avenija Dubrovnik 32, 10000 Zagreb</item>
      <item>ŽUPANIJSKO DRŽAVNO ODVJETNIŠTVO U KARLOVCU, Trg hrvatski branitelja 1, 47000 Karlovac</item>
      <item>ODVJETNIČKO DRUŠTVO MARAVIĆ &amp; MARAVIĆ javno trgovačko društvo, Zrinski trg 4, 47300 Ogulin</item>
    </derivirana_varijabla>
  </DomainObject.Predmet.OstaliListFormatedWithAdress>
  <DomainObject.Predmet.OstaliListFormatedWithAdressOIB>
    <izvorni_sadrzaj>
      <item>Milan Blašković, OIB 91912536407, Kučinić Selo 23, 47300 Ogulin</item>
      <item>Milan Kanjer, OIB 19841318135, II. Praćanska 6a, 10000 Zagreb</item>
      <item>GTM-GAVAN društvo s ograničenom odgovornošću za proizvodnju, promet i usluge, OIB 46909277691, Dlakovac 1/A, 47300 Ogulin</item>
      <item>Ministarstvo financija, Porezna uprava, OIB 18683136487, Avenija Dubrovnik 32, 10000 Zagreb</item>
      <item>ŽUPANIJSKO DRŽAVNO ODVJETNIŠTVO U KARLOVCU, OIB 96351974803, Trg hrvatski branitelja 1, 47000 Karlovac</item>
      <item>ODVJETNIČKO DRUŠTVO MARAVIĆ &amp; MARAVIĆ javno trgovačko društvo, OIB 88101407855, Zrinski trg 4, 47300 Ogulin</item>
    </izvorni_sadrzaj>
    <derivirana_varijabla naziv="DomainObject.Predmet.OstaliListFormatedWithAdressOIB_1">
      <item>Milan Blašković, OIB 91912536407, Kučinić Selo 23, 47300 Ogulin</item>
      <item>Milan Kanjer, OIB 19841318135, II. Praćanska 6a, 10000 Zagreb</item>
      <item>GTM-GAVAN društvo s ograničenom odgovornošću za proizvodnju, promet i usluge, OIB 46909277691, Dlakovac 1/A, 47300 Ogulin</item>
      <item>Ministarstvo financija, Porezna uprava, OIB 18683136487, Avenija Dubrovnik 32, 10000 Zagreb</item>
      <item>ŽUPANIJSKO DRŽAVNO ODVJETNIŠTVO U KARLOVCU, OIB 96351974803, Trg hrvatski branitelja 1, 47000 Karlovac</item>
      <item>ODVJETNIČKO DRUŠTVO MARAVIĆ &amp; MARAVIĆ javno trgovačko društvo, OIB 88101407855, Zrinski trg 4, 47300 Ogulin</item>
    </derivirana_varijabla>
  </DomainObject.Predmet.OstaliListFormatedWithAdressOIB>
  <DomainObject.Predmet.OstaliListNazivFormated>
    <izvorni_sadrzaj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  <item>ODVJETNIČKO DRUŠTVO MARAVIĆ &amp; MARAVIĆ javno trgovačko društvo</item>
    </izvorni_sadrzaj>
    <derivirana_varijabla naziv="DomainObject.Predmet.OstaliListNazivFormated_1"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  <item>ODVJETNIČKO DRUŠTVO MARAVIĆ &amp; MARAVIĆ javno trgovačko društvo</item>
    </derivirana_varijabla>
  </DomainObject.Predmet.OstaliListNazivFormated>
  <DomainObject.Predmet.OstaliListNazivFormatedOIB>
    <izvorni_sadrzaj>
      <item>Milan Blašković, OIB 91912536407</item>
      <item>Milan Kanjer, OIB 19841318135</item>
      <item>GTM-GAVAN društvo s ograničenom odgovornošću za proizvodnju, promet i usluge, OIB 46909277691</item>
      <item>Ministarstvo financija, Porezna uprava, OIB 18683136487</item>
      <item>ŽUPANIJSKO DRŽAVNO ODVJETNIŠTVO U KARLOVCU, OIB 96351974803</item>
      <item>ODVJETNIČKO DRUŠTVO MARAVIĆ &amp; MARAVIĆ javno trgovačko društvo, OIB 88101407855</item>
    </izvorni_sadrzaj>
    <derivirana_varijabla naziv="DomainObject.Predmet.OstaliListNazivFormatedOIB_1">
      <item>Milan Blašković, OIB 91912536407</item>
      <item>Milan Kanjer, OIB 19841318135</item>
      <item>GTM-GAVAN društvo s ograničenom odgovornošću za proizvodnju, promet i usluge, OIB 46909277691</item>
      <item>Ministarstvo financija, Porezna uprava, OIB 18683136487</item>
      <item>ŽUPANIJSKO DRŽAVNO ODVJETNIŠTVO U KARLOVCU, OIB 96351974803</item>
      <item>ODVJETNIČKO DRUŠTVO MARAVIĆ &amp; MARAVIĆ javno trgovačko društvo, OIB 88101407855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2017.</izvorni_sadrzaj>
    <derivirana_varijabla naziv="DomainObject.Datum_1">16.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Natalija Puškarić i dr.</izvorni_sadrzaj>
    <derivirana_varijabla naziv="DomainObject.Predmet.StrankaIDrugi_1">Natalija Puškarić i dr.</derivirana_varijabla>
  </DomainObject.Predmet.StrankaIDrugi>
  <DomainObject.Predmet.ProtustrankaIDrugi>
    <izvorni_sadrzaj>OGULINKA proizvodno-trgovačko d.o.o.</izvorni_sadrzaj>
    <derivirana_varijabla naziv="DomainObject.Predmet.ProtustrankaIDrugi_1">OGULINKA proizvodno-trgovačko d.o.o.</derivirana_varijabla>
  </DomainObject.Predmet.ProtustrankaIDrugi>
  <DomainObject.Predmet.StrankaIDrugiAdressOIB>
    <izvorni_sadrzaj>Natalija Puškarić, OIB 90955386682, Sveti Rok 67, 47300 Ogulin i dr.</izvorni_sadrzaj>
    <derivirana_varijabla naziv="DomainObject.Predmet.StrankaIDrugiAdressOIB_1">Natalija Puškarić, OIB 90955386682, Sveti Rok 67, 47300 Ogulin i dr.</derivirana_varijabla>
  </DomainObject.Predmet.StrankaIDrugiAdressOIB>
  <DomainObject.Predmet.ProtustrankaIDrugiAdressOIB>
    <izvorni_sadrzaj>OGULINKA proizvodno-trgovačko d.o.o., OIB 45769998932, Kučinići 23, 47300 Ogulin</izvorni_sadrzaj>
    <derivirana_varijabla naziv="DomainObject.Predmet.ProtustrankaIDrugiAdressOIB_1">OGULINKA proizvodno-trgovačko d.o.o., OIB 45769998932, Kučinići 23,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Natalija Puškarić</item>
      <item>OGULINKA proizvodno-trgovačko d.o.o.</item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  <item>ODVJETNIČKO DRUŠTVO MARAVIĆ &amp; MARAVIĆ javno trgovačko društvo</item>
      <item>GTM-GAVAN društvo s ograničenom odgovornošću za proizvodnju, promet i usluge</item>
    </izvorni_sadrzaj>
    <derivirana_varijabla naziv="DomainObject.Predmet.SudioniciListNaziv_1">
      <item>Natalija Puškarić</item>
      <item>OGULINKA proizvodno-trgovačko d.o.o.</item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  <item>ODVJETNIČKO DRUŠTVO MARAVIĆ &amp; MARAVIĆ javno trgovačko društvo</item>
      <item>GTM-GAVAN društvo s ograničenom odgovornošću za proizvodnju, promet i usluge</item>
    </derivirana_varijabla>
  </DomainObject.Predmet.SudioniciListNaziv>
  <DomainObject.Predmet.SudioniciListAdressOIB>
    <izvorni_sadrzaj>
      <item>Natalija Puškarić, OIB 90955386682, Sveti Rok 67,47300 Ogulin</item>
      <item>OGULINKA proizvodno-trgovačko d.o.o., OIB 45769998932, Kučinići 23,47300 Ogulin</item>
      <item>Milan Blašković, OIB 91912536407, Kučinić Selo 23,47300 Ogulin</item>
      <item>Milan Kanjer, OIB 19841318135, II. Praćanska 6a,10000 Zagreb</item>
      <item>GTM-GAVAN društvo s ograničenom odgovornošću za proizvodnju, promet i usluge, OIB 46909277691, Dlakovac 1/A,47300 Ogulin</item>
      <item>Ministarstvo financija, Porezna uprava, OIB 18683136487, Avenija Dubrovnik 32,10000 Zagreb</item>
      <item>ŽUPANIJSKO DRŽAVNO ODVJETNIŠTVO U KARLOVCU, OIB 96351974803, Trg hrvatski branitelja 1,47000 Karlovac</item>
      <item>ODVJETNIČKO DRUŠTVO MARAVIĆ &amp; MARAVIĆ javno trgovačko društvo, OIB 88101407855, Zrinski trg 4,47300 Ogulin</item>
      <item>GTM-GAVAN društvo s ograničenom odgovornošću za proizvodnju, promet i usluge, OIB 46909277691, Dlakovac 1/A,47300 Ogulin</item>
    </izvorni_sadrzaj>
    <derivirana_varijabla naziv="DomainObject.Predmet.SudioniciListAdressOIB_1">
      <item>Natalija Puškarić, OIB 90955386682, Sveti Rok 67,47300 Ogulin</item>
      <item>OGULINKA proizvodno-trgovačko d.o.o., OIB 45769998932, Kučinići 23,47300 Ogulin</item>
      <item>Milan Blašković, OIB 91912536407, Kučinić Selo 23,47300 Ogulin</item>
      <item>Milan Kanjer, OIB 19841318135, II. Praćanska 6a,10000 Zagreb</item>
      <item>GTM-GAVAN društvo s ograničenom odgovornošću za proizvodnju, promet i usluge, OIB 46909277691, Dlakovac 1/A,47300 Ogulin</item>
      <item>Ministarstvo financija, Porezna uprava, OIB 18683136487, Avenija Dubrovnik 32,10000 Zagreb</item>
      <item>ŽUPANIJSKO DRŽAVNO ODVJETNIŠTVO U KARLOVCU, OIB 96351974803, Trg hrvatski branitelja 1,47000 Karlovac</item>
      <item>ODVJETNIČKO DRUŠTVO MARAVIĆ &amp; MARAVIĆ javno trgovačko društvo, OIB 88101407855, Zrinski trg 4,47300 Ogulin</item>
      <item>GTM-GAVAN društvo s ograničenom odgovornošću za proizvodnju, promet i usluge, OIB 46909277691, Dlakovac 1/A,47300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90955386682</item>
      <item>, OIB 45769998932</item>
      <item>, OIB 91912536407</item>
      <item>, OIB 19841318135</item>
      <item>, OIB 46909277691</item>
      <item>, OIB 18683136487</item>
      <item>, OIB 96351974803</item>
      <item>, OIB 88101407855</item>
      <item>, OIB 46909277691</item>
    </izvorni_sadrzaj>
    <derivirana_varijabla naziv="DomainObject.Predmet.SudioniciListNazivOIB_1">
      <item>, OIB 90955386682</item>
      <item>, OIB 45769998932</item>
      <item>, OIB 91912536407</item>
      <item>, OIB 19841318135</item>
      <item>, OIB 46909277691</item>
      <item>, OIB 18683136487</item>
      <item>, OIB 96351974803</item>
      <item>, OIB 88101407855</item>
      <item>, OIB 46909277691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2274</properties:Characters>
  <properties:Lines>55</properties:Lines>
  <properties:Paragraphs>26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2017-06-16T08:47:00Z</dcterms:created>
  <dc:creator>malenicav</dc:creator>
  <cp:lastModifiedBy>Kristina Švajger</cp:lastModifiedBy>
  <cp:lastPrinted>2017-06-16T09:27:00Z</cp:lastPrinted>
  <dcterms:modified xmlns:xsi="http://www.w3.org/2001/XMLSchema-instance" xsi:type="dcterms:W3CDTF">2017-06-16T09:27:00Z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