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3883" w14:paraId="eb83883" w:rsidRDefault="00AB4602" w:rsidP="00587A25" w:rsidR="00587A25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7A25">
        <w:t xml:space="preserve">                                                                                                                                                                   </w:t>
      </w:r>
    </w:p>
    <w:p w:rsidRDefault="00587A25" w:rsidP="00587A25" w:rsidR="00587A25">
      <w:pPr>
        <w:spacing w:after="0"/>
        <w:ind w:firstLine="5245"/>
        <w:jc w:val="right"/>
      </w:pPr>
      <w:r>
        <w:t xml:space="preserve">                       2 St-106/2017-4.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center"/>
      </w:pPr>
      <w:r>
        <w:t>U  I M E   R E P U B L I K E   H R V A T S K E</w:t>
      </w:r>
    </w:p>
    <w:p w:rsidRDefault="00587A25" w:rsidP="00587A25" w:rsidR="00587A25">
      <w:pPr>
        <w:spacing w:after="0"/>
        <w:jc w:val="center"/>
      </w:pPr>
    </w:p>
    <w:p w:rsidRDefault="00587A25" w:rsidP="00587A25" w:rsidR="00587A25">
      <w:pPr>
        <w:spacing w:after="0"/>
        <w:jc w:val="center"/>
      </w:pPr>
      <w:r>
        <w:t xml:space="preserve"> R J E Š E N J E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TEHNIVO društvo za inženjering i projektiranje d.o.o. Karlovac, Silvija </w:t>
      </w:r>
      <w:proofErr w:type="spellStart"/>
      <w:r>
        <w:t>Strahimira</w:t>
      </w:r>
      <w:proofErr w:type="spellEnd"/>
      <w:r>
        <w:t xml:space="preserve"> Kranjčevića 16, MBS: 020000053, OIB: 80754100223, dana 29. svibnja 2017. godine  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center"/>
      </w:pPr>
      <w:r>
        <w:t>r i j e š i o   j e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  <w:rPr>
          <w:szCs w:val="20"/>
        </w:rPr>
      </w:pPr>
      <w:r>
        <w:tab/>
        <w:t xml:space="preserve">I. Otvara se stečajni postupak nad dužnikom TEHNIVO društvo za inženjering i projektiranje d.o.o. Karlovac, Silvija </w:t>
      </w:r>
      <w:proofErr w:type="spellStart"/>
      <w:r>
        <w:t>Strahimira</w:t>
      </w:r>
      <w:proofErr w:type="spellEnd"/>
      <w:r>
        <w:t xml:space="preserve"> Kranjčevića 16, MBS: 020000053, OIB: 80754100223.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  <w:rPr>
          <w:szCs w:val="20"/>
        </w:rPr>
      </w:pPr>
      <w:r>
        <w:tab/>
        <w:t xml:space="preserve">III. Zaključuje se stečajni postupak nad dužnikom TEHNIVO društvo za inženjering i projektiranje d.o.o. Karlovac, Silvija </w:t>
      </w:r>
      <w:proofErr w:type="spellStart"/>
      <w:r>
        <w:t>Strahimira</w:t>
      </w:r>
      <w:proofErr w:type="spellEnd"/>
      <w:r>
        <w:t xml:space="preserve"> Kranjčevića 16, MBS: 020000053, OIB: 80754100223.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  <w:rPr>
          <w:lang w:val="en-GB"/>
        </w:rPr>
      </w:pPr>
      <w:r>
        <w:tab/>
        <w:t>IV. Stečajni postupak je otvoren i zaključen s danom 29. svibnja 2017. godine u 14,30 sati, kada je ovo rješenje objavljeno na e-oglasnoj ploči ovoga suda.</w:t>
      </w:r>
    </w:p>
    <w:p w:rsidRDefault="00587A25" w:rsidP="00587A25" w:rsidR="00587A25">
      <w:pPr>
        <w:pStyle w:val="Bezproreda"/>
        <w:spacing w:after="0"/>
        <w:jc w:val="both"/>
      </w:pPr>
    </w:p>
    <w:p w:rsidRDefault="00587A25" w:rsidP="00587A25" w:rsidR="00587A25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87A25" w:rsidP="00587A25" w:rsidR="00587A25">
      <w:pPr>
        <w:spacing w:after="0"/>
        <w:jc w:val="both"/>
        <w:rPr>
          <w:rFonts w:cs="Times New Roman"/>
        </w:rPr>
      </w:pPr>
    </w:p>
    <w:p w:rsidRDefault="00587A25" w:rsidP="00587A25" w:rsidR="00587A25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center"/>
      </w:pPr>
      <w:r>
        <w:t>Obrazloženje</w:t>
      </w:r>
    </w:p>
    <w:p w:rsidRDefault="00587A25" w:rsidP="00587A25" w:rsidR="00587A25">
      <w:pPr>
        <w:spacing w:after="0"/>
        <w:jc w:val="center"/>
      </w:pPr>
    </w:p>
    <w:p w:rsidRDefault="00587A25" w:rsidP="00587A25" w:rsidR="00587A25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St-106/2017-2,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587A25" w:rsidP="00587A25" w:rsidR="00587A25">
      <w:pPr>
        <w:spacing w:after="0"/>
        <w:ind w:firstLine="5245"/>
        <w:jc w:val="right"/>
      </w:pPr>
      <w:r>
        <w:lastRenderedPageBreak/>
        <w:t xml:space="preserve">                       2 St-106/2017-4.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  <w:r>
        <w:tab/>
        <w:t xml:space="preserve">Osoba ovlaštena za zastupanje dužnika dostavila je javnobilježnički ovjerovljen popis imovine i obveza dužnika iz kojeg je vidljivo da dužnik nema imovine, a vjerovnici nisu u roku od 45 dana od objave oglasa predložili otvaranje stečajnog postupka, pa se sukladno odredbi čl.431. SZ smatra da je dužnik nesposoban za plaćanje. 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I., II., III. i IV. izreke.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87A25" w:rsidP="00587A25" w:rsidR="00587A25">
      <w:pPr>
        <w:pStyle w:val="Bezproreda"/>
        <w:spacing w:after="0"/>
        <w:jc w:val="both"/>
      </w:pPr>
    </w:p>
    <w:p w:rsidRDefault="00587A25" w:rsidP="00587A25" w:rsidR="00587A2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87A25" w:rsidP="00587A25" w:rsidR="00587A25">
      <w:pPr>
        <w:spacing w:after="0"/>
        <w:ind w:firstLine="851"/>
        <w:jc w:val="both"/>
      </w:pPr>
    </w:p>
    <w:p w:rsidRDefault="00587A25" w:rsidP="00587A25" w:rsidR="00587A25">
      <w:pPr>
        <w:spacing w:after="0"/>
        <w:jc w:val="center"/>
      </w:pPr>
      <w:r>
        <w:t>U Bjelovaru, 29. svibnja 2017. godine.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ind w:firstLine="720" w:left="4320"/>
      </w:pPr>
      <w:r>
        <w:t>SUDSKI SAVJETNIK</w:t>
      </w:r>
    </w:p>
    <w:p w:rsidRDefault="00587A25" w:rsidP="00587A25" w:rsidR="00587A25">
      <w:pPr>
        <w:spacing w:after="0"/>
        <w:ind w:firstLine="4111"/>
      </w:pPr>
      <w:r>
        <w:tab/>
        <w:t xml:space="preserve">     MIROSLAV LOVREKOVIĆ, v.r.</w:t>
      </w:r>
    </w:p>
    <w:p w:rsidRDefault="00587A25" w:rsidP="00587A25" w:rsidR="00587A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87A25" w:rsidP="00587A25" w:rsidR="00587A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87A25" w:rsidP="00587A25" w:rsidR="00587A2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87A25" w:rsidP="00587A25" w:rsidR="00587A25">
      <w:pPr>
        <w:spacing w:after="0"/>
        <w:jc w:val="both"/>
      </w:pPr>
    </w:p>
    <w:p w:rsidRDefault="00587A25" w:rsidP="00587A25" w:rsidR="00587A25">
      <w:pPr>
        <w:spacing w:after="0"/>
        <w:jc w:val="both"/>
      </w:pPr>
    </w:p>
    <w:p w:rsidRDefault="00587A25" w:rsidP="00587A25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8C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A25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6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St-106/2017-4</izvorni_sadrzaj>
    <derivirana_varijabla naziv="DomainObject.Oznaka_1">St-106/2017-4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TEHNIVO društvo za inženjering i projektiranje d.o.o. zastupanog po punomoćniku Dragutin Belavić; Sandra Belavić</izvorni_sadrzaj>
    <derivirana_varijabla naziv="DomainObject.Predmet.ProtustrankaFormated_1">  TEHNIVO društvo za inženjering i projektiranje d.o.o. zastupanog po punomoćniku Dragutin Belavić; Sandra Belavić</derivirana_varijabla>
  </DomainObject.Predmet.ProtustrankaFormated>
  <DomainObject.Predmet.ProtustrankaFormatedOIB>
    <izvorni_sadrzaj>  TEHNIVO društvo za inženjering i projektiranje d.o.o., OIB 80754100223 zastupanog po punomoćniku Dragutin Belavić; Sandra Belavić</izvorni_sadrzaj>
    <derivirana_varijabla naziv="DomainObject.Predmet.ProtustrankaFormatedOIB_1">  TEHNIVO društvo za inženjering i projektiranje d.o.o., OIB 80754100223 zastupanog po punomoćniku Dragutin Belavić; Sandra Belavić</derivirana_varijabla>
  </DomainObject.Predmet.ProtustrankaFormatedOIB>
  <DomainObject.Predmet.ProtustrankaFormatedWithAdress>
    <izvorni_sadrzaj> TEHNIVO društvo za inženjering i projektiranje d.o.o., Silvija Strahimira Kranjčevića 16, 47000 Karlovac zastupanog po punomoćniku Dragutin Belavić; Sandra Belavić</izvorni_sadrzaj>
    <derivirana_varijabla naziv="DomainObject.Predmet.ProtustrankaFormatedWithAdress_1"> TEHNIVO društvo za inženjering i projektiranje d.o.o., Silvija Strahimira Kranjčevića 16, 47000 Karlovac zastupanog po punomoćniku Dragutin Belavić; Sandra Belavić</derivirana_varijabla>
  </DomainObject.Predmet.ProtustrankaFormatedWithAdress>
  <DomainObject.Predmet.ProtustrankaFormatedWithAdressOIB>
    <izvorni_sadrzaj> TEHNIVO društvo za inženjering i projektiranje d.o.o., OIB 80754100223, Silvija Strahimira Kranjčevića 16, 47000 Karlovac zastupanog po punomoćniku Dragutin Belavić; Sandra Belavić</izvorni_sadrzaj>
    <derivirana_varijabla naziv="DomainObject.Predmet.ProtustrankaFormatedWithAdressOIB_1"> TEHNIVO društvo za inženjering i projektiranje d.o.o., OIB 80754100223, Silvija Strahimira Kranjčevića 16, 47000 Karlovac zastupanog po punomoćniku Dragutin Belavić; Sandra Belavić</derivirana_varijabla>
  </DomainObject.Predmet.ProtustrankaFormatedWithAdressOIB>
  <DomainObject.Predmet.ProtustrankaWithAdress>
    <izvorni_sadrzaj>TEHNIVO društvo za inženjering i projektiranje d.o.o. Silvija Strahimira Kranjčevića 16, 47000 Karlovac</izvorni_sadrzaj>
    <derivirana_varijabla naziv="DomainObject.Predmet.ProtustrankaWithAdress_1">TEHNIVO društvo za inženjering i projektiranje d.o.o. Silvija Strahimira Kranjčevića 16, 47000 Karlovac</derivirana_varijabla>
  </DomainObject.Predmet.ProtustrankaWithAdress>
  <DomainObject.Predmet.ProtustrankaWithAdressOIB>
    <izvorni_sadrzaj>TEHNIVO društvo za inženjering i projektiranje d.o.o., OIB 80754100223, Silvija Strahimira Kranjčevića 16, 47000 Karlovac</izvorni_sadrzaj>
    <derivirana_varijabla naziv="DomainObject.Predmet.ProtustrankaWithAdressOIB_1">TEHNIVO društvo za inženjering i projektiranje d.o.o., OIB 80754100223, Silvija Strahimira Kranjčevića 16, 47000 Karlovac</derivirana_varijabla>
  </DomainObject.Predmet.ProtustrankaWithAdressOIB>
  <DomainObject.Predmet.ProtustrankaNazivFormated>
    <izvorni_sadrzaj>TEHNIVO društvo za inženjering i projektiranje d.o.o.</izvorni_sadrzaj>
    <derivirana_varijabla naziv="DomainObject.Predmet.ProtustrankaNazivFormated_1">TEHNIVO društvo za inženjering i projektiranje d.o.o.</derivirana_varijabla>
  </DomainObject.Predmet.ProtustrankaNazivFormated>
  <DomainObject.Predmet.ProtustrankaNazivFormatedOIB>
    <izvorni_sadrzaj>TEHNIVO društvo za inženjering i projektiranje d.o.o., OIB 80754100223</izvorni_sadrzaj>
    <derivirana_varijabla naziv="DomainObject.Predmet.ProtustrankaNazivFormatedOIB_1">TEHNIVO društvo za inženjering i projektiranje d.o.o., OIB 80754100223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TEHNIVO društvo za inženjering i projektiranje d.o.o. zastupanog po punomoćniku Dragutin Belavić; Sandra Belavić</item>
    </izvorni_sadrzaj>
    <derivirana_varijabla naziv="DomainObject.Predmet.ProtuStrankaListFormated_1">
      <item>TEHNIVO društvo za inženjering i projektiranje d.o.o. zastupanog po punomoćniku Dragutin Belavić; Sandra Belavić</item>
    </derivirana_varijabla>
  </DomainObject.Predmet.ProtuStrankaListFormated>
  <DomainObject.Predmet.ProtuStrankaListFormatedOIB>
    <izvorni_sadrzaj>
      <item>TEHNIVO društvo za inženjering i projektiranje d.o.o., OIB 80754100223 zastupanog po punomoćniku Dragutin Belavić; Sandra Belavić</item>
    </izvorni_sadrzaj>
    <derivirana_varijabla naziv="DomainObject.Predmet.ProtuStrankaListFormatedOIB_1">
      <item>TEHNIVO društvo za inženjering i projektiranje d.o.o., OIB 80754100223 zastupanog po punomoćniku Dragutin Belavić; Sandra Belavić</item>
    </derivirana_varijabla>
  </DomainObject.Predmet.ProtuStrankaListFormatedOIB>
  <DomainObject.Predmet.ProtuStrankaListFormatedWithAdress>
    <izvorni_sadrzaj>
      <item>TEHNIVO društvo za inženjering i projektiranje d.o.o., Silvija Strahimira Kranjčevića 16, 47000 Karlovac zastupanog po punomoćniku Dragutin Belavić; Sandra Belavić</item>
    </izvorni_sadrzaj>
    <derivirana_varijabla naziv="DomainObject.Predmet.ProtuStrankaListFormatedWithAdress_1">
      <item>TEHNIVO društvo za inženjering i projektiranje d.o.o., Silvija Strahimira Kranjčevića 16, 47000 Karlovac zastupanog po punomoćniku Dragutin Belavić; Sandra Belavić</item>
    </derivirana_varijabla>
  </DomainObject.Predmet.ProtuStrankaListFormatedWithAdress>
  <DomainObject.Predmet.ProtuStrankaListFormatedWithAdressOIB>
    <izvorni_sadrzaj>
      <item>TEHNIVO društvo za inženjering i projektiranje d.o.o., OIB 80754100223, Silvija Strahimira Kranjčevića 16, 47000 Karlovac zastupanog po punomoćniku Dragutin Belavić; Sandra Belavić</item>
    </izvorni_sadrzaj>
    <derivirana_varijabla naziv="DomainObject.Predmet.ProtuStrankaListFormatedWithAdressOIB_1">
      <item>TEHNIVO društvo za inženjering i projektiranje d.o.o., OIB 80754100223, Silvija Strahimira Kranjčevića 16, 47000 Karlovac zastupanog po punomoćniku Dragutin Belavić; Sandra Belavić</item>
    </derivirana_varijabla>
  </DomainObject.Predmet.ProtuStrankaListFormatedWithAdressOIB>
  <DomainObject.Predmet.ProtuStrankaListNazivFormated>
    <izvorni_sadrzaj>
      <item>TEHNIVO društvo za inženjering i projektiranje d.o.o.</item>
    </izvorni_sadrzaj>
    <derivirana_varijabla naziv="DomainObject.Predmet.ProtuStrankaListNazivFormated_1">
      <item>TEHNIVO društvo za inženjering i projektiranje d.o.o.</item>
    </derivirana_varijabla>
  </DomainObject.Predmet.ProtuStrankaListNazivFormated>
  <DomainObject.Predmet.ProtuStrankaListNazivFormatedOIB>
    <izvorni_sadrzaj>
      <item>TEHNIVO društvo za inženjering i projektiranje d.o.o., OIB 80754100223</item>
    </izvorni_sadrzaj>
    <derivirana_varijabla naziv="DomainObject.Predmet.ProtuStrankaListNazivFormatedOIB_1">
      <item>TEHNIVO društvo za inženjering i projektiranje d.o.o., OIB 80754100223</item>
    </derivirana_varijabla>
  </DomainObject.Predmet.ProtuStrankaListNazivFormatedOIB>
  <DomainObject.Predmet.OstaliListFormated>
    <izvorni_sadrzaj>
      <item>Dragutin Belavić punomoćnik sudionika u postupku TEHNIVO društvo za inženjering i projektiranje d.o.o.</item>
      <item>Sandra Belavić punomoćnik sudionika u postupku TEHNIVO društvo za inženjering i projektiranje d.o.o.</item>
    </izvorni_sadrzaj>
    <derivirana_varijabla naziv="DomainObject.Predmet.OstaliListFormated_1">
      <item>Dragutin Belavić punomoćnik sudionika u postupku TEHNIVO društvo za inženjering i projektiranje d.o.o.</item>
      <item>Sandra Belavić punomoćnik sudionika u postupku TEHNIVO društvo za inženjering i projektiranje d.o.o.</item>
    </derivirana_varijabla>
  </DomainObject.Predmet.OstaliListFormated>
  <DomainObject.Predmet.OstaliListFormatedOIB>
    <izvorni_sadrzaj>
      <item>Dragutin Belavić, OIB 58012481877 punomoćnik sudionika u postupku TEHNIVO društvo za inženjering i projektiranje d.o.o.</item>
      <item>Sandra Belavić, OIB 78697885589 punomoćnik sudionika u postupku TEHNIVO društvo za inženjering i projektiranje d.o.o.</item>
    </izvorni_sadrzaj>
    <derivirana_varijabla naziv="DomainObject.Predmet.OstaliListFormatedOIB_1">
      <item>Dragutin Belavić, OIB 58012481877 punomoćnik sudionika u postupku TEHNIVO društvo za inženjering i projektiranje d.o.o.</item>
      <item>Sandra Belavić, OIB 78697885589 punomoćnik sudionika u postupku TEHNIVO društvo za inženjering i projektiranje d.o.o.</item>
    </derivirana_varijabla>
  </DomainObject.Predmet.OstaliListFormatedOIB>
  <DomainObject.Predmet.OstaliListFormatedWithAdress>
    <izvorni_sadrzaj>
      <item>Dragutin Belavić, Silvije Strahimira Kranjčevića 16, 47000 Karlovac punomoćnik sudionika u postupku TEHNIVO društvo za inženjering i projektiranje d.o.o.</item>
      <item>Sandra Belavić, Silvije Strahimira Kranjčevića 16, 47000 Karlovac punomoćnik sudionika u postupku TEHNIVO društvo za inženjering i projektiranje d.o.o.</item>
    </izvorni_sadrzaj>
    <derivirana_varijabla naziv="DomainObject.Predmet.OstaliListFormatedWithAdress_1">
      <item>Dragutin Belavić, Silvije Strahimira Kranjčevića 16, 47000 Karlovac punomoćnik sudionika u postupku TEHNIVO društvo za inženjering i projektiranje d.o.o.</item>
      <item>Sandra Belavić, Silvije Strahimira Kranjčevića 16, 47000 Karlovac punomoćnik sudionika u postupku TEHNIVO društvo za inženjering i projektiranje d.o.o.</item>
    </derivirana_varijabla>
  </DomainObject.Predmet.OstaliListFormatedWithAdress>
  <DomainObject.Predmet.OstaliListFormatedWithAdressOIB>
    <izvorni_sadrzaj>
      <item>Dragutin Belavić, OIB 58012481877, Silvije Strahimira Kranjčevića 16, 47000 Karlovac punomoćnik sudionika u postupku TEHNIVO društvo za inženjering i projektiranje d.o.o.</item>
      <item>Sandra Belavić, OIB 78697885589, Silvije Strahimira Kranjčevića 16, 47000 Karlovac punomoćnik sudionika u postupku TEHNIVO društvo za inženjering i projektiranje d.o.o.</item>
    </izvorni_sadrzaj>
    <derivirana_varijabla naziv="DomainObject.Predmet.OstaliListFormatedWithAdressOIB_1">
      <item>Dragutin Belavić, OIB 58012481877, Silvije Strahimira Kranjčevića 16, 47000 Karlovac punomoćnik sudionika u postupku TEHNIVO društvo za inženjering i projektiranje d.o.o.</item>
      <item>Sandra Belavić, OIB 78697885589, Silvije Strahimira Kranjčevića 16, 47000 Karlovac punomoćnik sudionika u postupku TEHNIVO društvo za inženjering i projektiranje d.o.o.</item>
    </derivirana_varijabla>
  </DomainObject.Predmet.OstaliListFormatedWithAdressOIB>
  <DomainObject.Predmet.OstaliListNazivFormated>
    <izvorni_sadrzaj>
      <item>Dragutin Belavić</item>
      <item>Sandra Belavić</item>
    </izvorni_sadrzaj>
    <derivirana_varijabla naziv="DomainObject.Predmet.OstaliListNazivFormated_1">
      <item>Dragutin Belavić</item>
      <item>Sandra Belavić</item>
    </derivirana_varijabla>
  </DomainObject.Predmet.OstaliListNazivFormated>
  <DomainObject.Predmet.OstaliListNazivFormatedOIB>
    <izvorni_sadrzaj>
      <item>Dragutin Belavić, OIB 58012481877</item>
      <item>Sandra Belavić, OIB 78697885589</item>
    </izvorni_sadrzaj>
    <derivirana_varijabla naziv="DomainObject.Predmet.OstaliListNazivFormatedOIB_1">
      <item>Dragutin Belavić, OIB 58012481877</item>
      <item>Sandra Belavić, OIB 78697885589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St-106/2017-4</izvorni_sadrzaj>
    <derivirana_varijabla naziv="DomainObject.PoslovniBrojDokumenta_1">St-106/2017-4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TEHNIVO društvo za inženjering i projektiranje d.o.o.</izvorni_sadrzaj>
    <derivirana_varijabla naziv="DomainObject.Predmet.ProtustrankaIDrugi_1">TEHNIVO društvo za inženjering i projektiranje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TEHNIVO društvo za inženjering i projektiranje d.o.o., OIB 80754100223, Silvija Strahimira Kranjčevića 16, 47000 Karlovac</izvorni_sadrzaj>
    <derivirana_varijabla naziv="DomainObject.Predmet.ProtustrankaIDrugiAdressOIB_1">TEHNIVO društvo za inženjering i projektiranje d.o.o., OIB 80754100223, Silvija Strahimira Kranjčevića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TEHNIVO društvo za inženjering i projektiranje d.o.o.</item>
      <item>FINA regionalni centar Zagreb, podružnica Karlovac</item>
      <item>Dragutin Belavić</item>
      <item>Sandra Belavić</item>
    </izvorni_sadrzaj>
    <derivirana_varijabla naziv="DomainObject.Predmet.SudioniciListNaziv_1">
      <item>TEHNIVO društvo za inženjering i projektiranje d.o.o.</item>
      <item>FINA regionalni centar Zagreb, podružnica Karlovac</item>
      <item>Dragutin Belavić</item>
      <item>Sandra Belavić</item>
    </derivirana_varijabla>
  </DomainObject.Predmet.SudioniciListNaziv>
  <DomainObject.Predmet.SudioniciListAdressOIB>
    <izvorni_sadrzaj>
      <item>TEHNIVO društvo za inženjering i projektiranje d.o.o., OIB 80754100223, Silvija Strahimira Kranjčevića 16,47000 Karlovac</item>
      <item>FINA regionalni centar Zagreb, podružnica Karlovac, OIB 85821130368, Vitezovićeva 1,47000 Karlovac</item>
      <item>Dragutin Belavić, OIB 58012481877, Silvije Strahimira Kranjčevića 16,47000 Karlovac</item>
      <item>Sandra Belavić, OIB 78697885589, Silvije Strahimira Kranjčevića 16,47000 Karlovac</item>
    </izvorni_sadrzaj>
    <derivirana_varijabla naziv="DomainObject.Predmet.SudioniciListAdressOIB_1">
      <item>TEHNIVO društvo za inženjering i projektiranje d.o.o., OIB 80754100223, Silvija Strahimira Kranjčevića 16,47000 Karlovac</item>
      <item>FINA regionalni centar Zagreb, podružnica Karlovac, OIB 85821130368, Vitezovićeva 1,47000 Karlovac</item>
      <item>Dragutin Belavić, OIB 58012481877, Silvije Strahimira Kranjčevića 16,47000 Karlovac</item>
      <item>Sandra Belavić, OIB 78697885589, Silvije Strahimira Kranjčevića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F2989-68FD-463B-A846-D8FE7EB07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3605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2017-05-29T11:58:00Z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