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ffe7" w14:paraId="b83ffe7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A075EF">
        <w:t>632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A075EF">
        <w:t>HORTIGO-ARS</w:t>
      </w:r>
      <w:r w:rsidR="00017E33" w:rsidRPr="00017E33">
        <w:t xml:space="preserve"> </w:t>
      </w:r>
      <w:r w:rsidR="001C0917">
        <w:t xml:space="preserve">d.o.o. </w:t>
      </w:r>
      <w:r w:rsidR="00B51D17">
        <w:t xml:space="preserve">za </w:t>
      </w:r>
      <w:r w:rsidR="00A075EF">
        <w:t>usluge</w:t>
      </w:r>
      <w:r w:rsidR="00D326F4">
        <w:t xml:space="preserve"> </w:t>
      </w:r>
      <w:r w:rsidR="00B51D17">
        <w:t xml:space="preserve">iz </w:t>
      </w:r>
      <w:r w:rsidR="00A075EF">
        <w:t>Gladovca pokupskog 226</w:t>
      </w:r>
      <w:r w:rsidR="00B51D17">
        <w:t xml:space="preserve">, </w:t>
      </w:r>
      <w:r w:rsidR="00AE593C">
        <w:t xml:space="preserve"> </w:t>
      </w:r>
      <w:r w:rsidR="00166AD0">
        <w:t>Prodin dol 61</w:t>
      </w:r>
      <w:r w:rsidR="001C0917">
        <w:t>, MBS:</w:t>
      </w:r>
      <w:r w:rsidR="00A075EF">
        <w:t xml:space="preserve"> 050684545</w:t>
      </w:r>
      <w:r w:rsidR="001C0917">
        <w:t xml:space="preserve">, OIB: </w:t>
      </w:r>
      <w:r w:rsidR="00A075EF">
        <w:t>05048663347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A075EF">
        <w:t>632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A075EF">
        <w:t>996,59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A075EF">
        <w:t>Sanja Lazić</w:t>
      </w:r>
      <w:r w:rsidR="00B51D17">
        <w:t xml:space="preserve"> iz </w:t>
      </w:r>
      <w:r w:rsidR="00017E33">
        <w:t>Zagreba</w:t>
      </w:r>
      <w:r w:rsidR="00B51D17">
        <w:t xml:space="preserve">, </w:t>
      </w:r>
      <w:r w:rsidR="00A075EF">
        <w:t>Rudeška cesta 81 B</w:t>
      </w:r>
      <w:r w:rsidR="00B51D17">
        <w:t>, OIB</w:t>
      </w:r>
      <w:r w:rsidR="00D326F4">
        <w:t>:</w:t>
      </w:r>
      <w:r w:rsidR="00B51D17">
        <w:t xml:space="preserve"> </w:t>
      </w:r>
      <w:r w:rsidR="00A075EF">
        <w:t>69943153126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</w:t>
      </w:r>
      <w:r w:rsidR="00A075EF">
        <w:t xml:space="preserve">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66AD0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="00D326F4">
        <w:t xml:space="preserve">   </w:t>
      </w:r>
      <w:r w:rsidRPr="00257DF6"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326F4">
        <w:t>2</w:t>
      </w:r>
      <w:r w:rsidR="00166AD0">
        <w:t>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CF" w:rsidR="004F68CF">
      <w:r>
        <w:separator/>
      </w:r>
    </w:p>
  </w:endnote>
  <w:endnote w:id="0" w:type="continuationSeparator">
    <w:p w:rsidRDefault="004F68CF" w:rsidR="004F6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CF" w:rsidR="004F68CF">
      <w:r>
        <w:separator/>
      </w:r>
    </w:p>
  </w:footnote>
  <w:footnote w:id="0" w:type="continuationSeparator">
    <w:p w:rsidRDefault="004F68CF" w:rsidR="004F6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6829"/>
    <w:rsid w:val="00017E33"/>
    <w:rsid w:val="00036E64"/>
    <w:rsid w:val="00036FF6"/>
    <w:rsid w:val="000851C1"/>
    <w:rsid w:val="000962D9"/>
    <w:rsid w:val="000A3F4D"/>
    <w:rsid w:val="000B75BC"/>
    <w:rsid w:val="000D75B0"/>
    <w:rsid w:val="000E0CF1"/>
    <w:rsid w:val="00166AD0"/>
    <w:rsid w:val="00174AFF"/>
    <w:rsid w:val="00185301"/>
    <w:rsid w:val="00190BCD"/>
    <w:rsid w:val="001C0917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B6D41"/>
    <w:rsid w:val="004F282D"/>
    <w:rsid w:val="004F68CF"/>
    <w:rsid w:val="00583987"/>
    <w:rsid w:val="00593EA3"/>
    <w:rsid w:val="005B7F86"/>
    <w:rsid w:val="00606F08"/>
    <w:rsid w:val="006A661A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751CA"/>
    <w:rsid w:val="009D697C"/>
    <w:rsid w:val="009F6FD9"/>
    <w:rsid w:val="00A075EF"/>
    <w:rsid w:val="00A12401"/>
    <w:rsid w:val="00A40BA6"/>
    <w:rsid w:val="00A70C94"/>
    <w:rsid w:val="00AE593C"/>
    <w:rsid w:val="00AE702C"/>
    <w:rsid w:val="00B0176F"/>
    <w:rsid w:val="00B10B58"/>
    <w:rsid w:val="00B12ACA"/>
    <w:rsid w:val="00B253F8"/>
    <w:rsid w:val="00B51D17"/>
    <w:rsid w:val="00BA56A1"/>
    <w:rsid w:val="00BC2963"/>
    <w:rsid w:val="00C171B8"/>
    <w:rsid w:val="00CE507E"/>
    <w:rsid w:val="00D326F4"/>
    <w:rsid w:val="00DD01C2"/>
    <w:rsid w:val="00E03E53"/>
    <w:rsid w:val="00E1588A"/>
    <w:rsid w:val="00E2385C"/>
    <w:rsid w:val="00E2720F"/>
    <w:rsid w:val="00E92FE5"/>
    <w:rsid w:val="00EA51AA"/>
    <w:rsid w:val="00F016FE"/>
    <w:rsid w:val="00F143C3"/>
    <w:rsid w:val="00F4754C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36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FF6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FF6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FF6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036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FF6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FF6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FF6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Hortigo-ars d.o.o. zastupanog po punomoćniku Sanja Lazić</izvorni_sadrzaj>
    <derivirana_varijabla naziv="DomainObject.Predmet.ProtustrankaFormated_1">  Hortigo-ars d.o.o. zastupanog po punomoćniku Sanja Lazić</derivirana_varijabla>
  </DomainObject.Predmet.ProtustrankaFormated>
  <DomainObject.Predmet.ProtustrankaFormatedOIB>
    <izvorni_sadrzaj>  Hortigo-ars d.o.o., OIB 05048663347 zastupanog po punomoćniku Sanja Lazić</izvorni_sadrzaj>
    <derivirana_varijabla naziv="DomainObject.Predmet.ProtustrankaFormatedOIB_1">  Hortigo-ars d.o.o., OIB 05048663347 zastupanog po punomoćniku Sanja Lazić</derivirana_varijabla>
  </DomainObject.Predmet.ProtustrankaFormatedOIB>
  <DomainObject.Predmet.ProtustrankaFormatedWithAdress>
    <izvorni_sadrzaj> Hortigo-ars d.o.o., Gladovec pokupski 226, 10414 Pokupsko zastupanog po punomoćniku Sanja Lazić</izvorni_sadrzaj>
    <derivirana_varijabla naziv="DomainObject.Predmet.ProtustrankaFormatedWithAdress_1"> Hortigo-ars d.o.o., Gladovec pokupski 226, 10414 Pokupsko zastupanog po punomoćniku Sanja Lazić</derivirana_varijabla>
  </DomainObject.Predmet.ProtustrankaFormatedWithAdress>
  <DomainObject.Predmet.ProtustrankaFormatedWithAdressOIB>
    <izvorni_sadrzaj> Hortigo-ars d.o.o., OIB 05048663347, Gladovec pokupski 226, 10414 Pokupsko zastupanog po punomoćniku Sanja Lazić</izvorni_sadrzaj>
    <derivirana_varijabla naziv="DomainObject.Predmet.ProtustrankaFormatedWithAdressOIB_1"> Hortigo-ars d.o.o., OIB 05048663347, Gladovec pokupski 226, 10414 Pokupsko zastupanog po punomoćniku Sanja Lazić</derivirana_varijabla>
  </DomainObject.Predmet.ProtustrankaFormatedWithAdressOIB>
  <DomainObject.Predmet.ProtustrankaWithAdress>
    <izvorni_sadrzaj>Hortigo-ars d.o.o. Gladovec pokupski 226, 10414 Pokupsko</izvorni_sadrzaj>
    <derivirana_varijabla naziv="DomainObject.Predmet.ProtustrankaWithAdress_1">Hortigo-ars d.o.o. Gladovec pokupski 226, 10414 Pokupsko</derivirana_varijabla>
  </DomainObject.Predmet.ProtustrankaWithAdress>
  <DomainObject.Predmet.ProtustrankaWithAdressOIB>
    <izvorni_sadrzaj>Hortigo-ars d.o.o., OIB 05048663347, Gladovec pokupski 226, 10414 Pokupsko</izvorni_sadrzaj>
    <derivirana_varijabla naziv="DomainObject.Predmet.ProtustrankaWithAdressOIB_1">Hortigo-ars d.o.o., OIB 05048663347, Gladovec pokupski 226, 10414 Pokupsko</derivirana_varijabla>
  </DomainObject.Predmet.ProtustrankaWithAdressOIB>
  <DomainObject.Predmet.ProtustrankaNazivFormated>
    <izvorni_sadrzaj>Hortigo-ars d.o.o.</izvorni_sadrzaj>
    <derivirana_varijabla naziv="DomainObject.Predmet.ProtustrankaNazivFormated_1">Hortigo-ars d.o.o.</derivirana_varijabla>
  </DomainObject.Predmet.ProtustrankaNazivFormated>
  <DomainObject.Predmet.ProtustrankaNazivFormatedOIB>
    <izvorni_sadrzaj>Hortigo-ars d.o.o., OIB 05048663347</izvorni_sadrzaj>
    <derivirana_varijabla naziv="DomainObject.Predmet.ProtustrankaNazivFormatedOIB_1">Hortigo-ars d.o.o., OIB 05048663347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Hortigo-ars d.o.o. zastupanog po punomoćniku Sanja Lazić</item>
    </izvorni_sadrzaj>
    <derivirana_varijabla naziv="DomainObject.Predmet.ProtuStrankaListFormated_1">
      <item>Hortigo-ars d.o.o. zastupanog po punomoćniku Sanja Lazić</item>
    </derivirana_varijabla>
  </DomainObject.Predmet.ProtuStrankaListFormated>
  <DomainObject.Predmet.ProtuStrankaListFormatedOIB>
    <izvorni_sadrzaj>
      <item>Hortigo-ars d.o.o., OIB 05048663347 zastupanog po punomoćniku Sanja Lazić</item>
    </izvorni_sadrzaj>
    <derivirana_varijabla naziv="DomainObject.Predmet.ProtuStrankaListFormatedOIB_1">
      <item>Hortigo-ars d.o.o., OIB 05048663347 zastupanog po punomoćniku Sanja Lazić</item>
    </derivirana_varijabla>
  </DomainObject.Predmet.ProtuStrankaListFormatedOIB>
  <DomainObject.Predmet.ProtuStrankaListFormatedWithAdress>
    <izvorni_sadrzaj>
      <item>Hortigo-ars d.o.o., Gladovec pokupski 226, 10414 Pokupsko zastupanog po punomoćniku Sanja Lazić</item>
    </izvorni_sadrzaj>
    <derivirana_varijabla naziv="DomainObject.Predmet.ProtuStrankaListFormatedWithAdress_1">
      <item>Hortigo-ars d.o.o., Gladovec pokupski 226, 10414 Pokupsko zastupanog po punomoćniku Sanja Lazić</item>
    </derivirana_varijabla>
  </DomainObject.Predmet.ProtuStrankaListFormatedWithAdress>
  <DomainObject.Predmet.ProtuStrankaListFormatedWithAdressOIB>
    <izvorni_sadrzaj>
      <item>Hortigo-ars d.o.o., OIB 05048663347, Gladovec pokupski 226, 10414 Pokupsko zastupanog po punomoćniku Sanja Lazić</item>
    </izvorni_sadrzaj>
    <derivirana_varijabla naziv="DomainObject.Predmet.ProtuStrankaListFormatedWithAdressOIB_1">
      <item>Hortigo-ars d.o.o., OIB 05048663347, Gladovec pokupski 226, 10414 Pokupsko zastupanog po punomoćniku Sanja Lazić</item>
    </derivirana_varijabla>
  </DomainObject.Predmet.ProtuStrankaListFormatedWithAdressOIB>
  <DomainObject.Predmet.ProtuStrankaListNazivFormated>
    <izvorni_sadrzaj>
      <item>Hortigo-ars d.o.o.</item>
    </izvorni_sadrzaj>
    <derivirana_varijabla naziv="DomainObject.Predmet.ProtuStrankaListNazivFormated_1">
      <item>Hortigo-ars d.o.o.</item>
    </derivirana_varijabla>
  </DomainObject.Predmet.ProtuStrankaListNazivFormated>
  <DomainObject.Predmet.ProtuStrankaListNazivFormatedOIB>
    <izvorni_sadrzaj>
      <item>Hortigo-ars d.o.o., OIB 05048663347</item>
    </izvorni_sadrzaj>
    <derivirana_varijabla naziv="DomainObject.Predmet.ProtuStrankaListNazivFormatedOIB_1">
      <item>Hortigo-ars d.o.o., OIB 05048663347</item>
    </derivirana_varijabla>
  </DomainObject.Predmet.ProtuStrankaListNazivFormatedOIB>
  <DomainObject.Predmet.OstaliListFormated>
    <izvorni_sadrzaj>
      <item>Sanja Lazić punomoćnik sudionika u postupku Hortigo-ars d.o.o.</item>
    </izvorni_sadrzaj>
    <derivirana_varijabla naziv="DomainObject.Predmet.OstaliListFormated_1">
      <item>Sanja Lazić punomoćnik sudionika u postupku Hortigo-ars d.o.o.</item>
    </derivirana_varijabla>
  </DomainObject.Predmet.OstaliListFormated>
  <DomainObject.Predmet.OstaliListFormatedOIB>
    <izvorni_sadrzaj>
      <item>Sanja Lazić, OIB 69943153126 punomoćnik sudionika u postupku Hortigo-ars d.o.o.</item>
    </izvorni_sadrzaj>
    <derivirana_varijabla naziv="DomainObject.Predmet.OstaliListFormatedOIB_1">
      <item>Sanja Lazić, OIB 69943153126 punomoćnik sudionika u postupku Hortigo-ars d.o.o.</item>
    </derivirana_varijabla>
  </DomainObject.Predmet.OstaliListFormatedOIB>
  <DomainObject.Predmet.OstaliListFormatedWithAdress>
    <izvorni_sadrzaj>
      <item>Sanja Lazić, Rudeška cesta 81 B, 10000 Zagreb punomoćnik sudionika u postupku Hortigo-ars d.o.o.</item>
    </izvorni_sadrzaj>
    <derivirana_varijabla naziv="DomainObject.Predmet.OstaliListFormatedWithAdress_1">
      <item>Sanja Lazić, Rudeška cesta 81 B, 10000 Zagreb punomoćnik sudionika u postupku Hortigo-ars d.o.o.</item>
    </derivirana_varijabla>
  </DomainObject.Predmet.OstaliListFormatedWithAdress>
  <DomainObject.Predmet.OstaliListFormatedWithAdressOIB>
    <izvorni_sadrzaj>
      <item>Sanja Lazić, OIB 69943153126, Rudeška cesta 81 B, 10000 Zagreb punomoćnik sudionika u postupku Hortigo-ars d.o.o.</item>
    </izvorni_sadrzaj>
    <derivirana_varijabla naziv="DomainObject.Predmet.OstaliListFormatedWithAdressOIB_1">
      <item>Sanja Lazić, OIB 69943153126, Rudeška cesta 81 B, 10000 Zagreb punomoćnik sudionika u postupku Hortigo-ars d.o.o.</item>
    </derivirana_varijabla>
  </DomainObject.Predmet.OstaliListFormatedWithAdressOIB>
  <DomainObject.Predmet.OstaliListNazivFormated>
    <izvorni_sadrzaj>
      <item>Sanja Lazić</item>
    </izvorni_sadrzaj>
    <derivirana_varijabla naziv="DomainObject.Predmet.OstaliListNazivFormated_1">
      <item>Sanja Lazić</item>
    </derivirana_varijabla>
  </DomainObject.Predmet.OstaliListNazivFormated>
  <DomainObject.Predmet.OstaliListNazivFormatedOIB>
    <izvorni_sadrzaj>
      <item>Sanja Lazić, OIB 69943153126</item>
    </izvorni_sadrzaj>
    <derivirana_varijabla naziv="DomainObject.Predmet.OstaliListNazivFormatedOIB_1">
      <item>Sanja Lazić, OIB 69943153126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Hortigo-ars d.o.o.</izvorni_sadrzaj>
    <derivirana_varijabla naziv="DomainObject.Predmet.ProtustrankaIDrugi_1">Hortigo-ars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Hortigo-ars d.o.o., OIB 05048663347, Gladovec pokupski 226, 10414 Pokupsko</izvorni_sadrzaj>
    <derivirana_varijabla naziv="DomainObject.Predmet.ProtustrankaIDrugiAdressOIB_1">Hortigo-ars d.o.o., OIB 05048663347, Gladovec pokupski 226, 10414 Pokupsko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Hortigo-ars d.o.o.</item>
      <item>FINA Regionalni centar Zagreb</item>
      <item>Sanja Lazić</item>
    </izvorni_sadrzaj>
    <derivirana_varijabla naziv="DomainObject.Predmet.SudioniciListNaziv_1">
      <item>Hortigo-ars d.o.o.</item>
      <item>FINA Regionalni centar Zagreb</item>
      <item>Sanja Lazić</item>
    </derivirana_varijabla>
  </DomainObject.Predmet.SudioniciListNaziv>
  <DomainObject.Predmet.SudioniciListAdressOIB>
    <izvorni_sadrzaj>
      <item>Hortigo-ars d.o.o., OIB 05048663347, Gladovec pokupski 226,10414 Pokupsko</item>
      <item>FINA Regionalni centar Zagreb, OIB 85821130368, Trg svibanjskih žrtava 1995. br. 1,10000 Zagreb</item>
      <item>Sanja Lazić, OIB 69943153126, Rudeška cesta 81 B,10000 Zagreb</item>
    </izvorni_sadrzaj>
    <derivirana_varijabla naziv="DomainObject.Predmet.SudioniciListAdressOIB_1">
      <item>Hortigo-ars d.o.o., OIB 05048663347, Gladovec pokupski 226,10414 Pokupsko</item>
      <item>FINA Regionalni centar Zagreb, OIB 85821130368, Trg svibanjskih žrtava 1995. br. 1,10000 Zagreb</item>
      <item>Sanja Lazić, OIB 69943153126, Rudeška cesta 81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05048663347</item>
      <item>, OIB 85821130368</item>
      <item>, OIB 69943153126</item>
    </izvorni_sadrzaj>
    <derivirana_varijabla naziv="DomainObject.Predmet.SudioniciListNazivOIB_1">
      <item>, OIB 05048663347</item>
      <item>, OIB 85821130368</item>
      <item>, OIB 69943153126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307</properties:Words>
  <properties:Characters>1720</properties:Characters>
  <properties:Lines>51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2016-06-21T06:19:00Z</dcterms:created>
  <dc:creator>TRGOVAČKI SUD</dc:creator>
  <cp:lastModifiedBy>Miroslav Lovreković</cp:lastModifiedBy>
  <cp:lastPrinted>2016-06-17T08:05:00Z</cp:lastPrinted>
  <dcterms:modified xmlns:xsi="http://www.w3.org/2001/XMLSchema-instance" xsi:type="dcterms:W3CDTF">2016-06-21T09:40:00Z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