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b193" w14:paraId="e05b193" w:rsidRDefault="005458D2" w:rsidR="005458D2" w:rsidRPr="0059117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91172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591172">
      <w:pPr>
        <w:jc w:val="both"/>
        <w:rPr>
          <w:rFonts w:hAnsi="Times New Roman" w:ascii="Times New Roman"/>
          <w:b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>TRGOVAČK</w:t>
      </w:r>
      <w:r w:rsidR="007B1BFA" w:rsidRPr="00591172">
        <w:rPr>
          <w:rFonts w:hAnsi="Times New Roman" w:ascii="Times New Roman"/>
          <w:szCs w:val="24"/>
          <w:lang w:val="hr-HR"/>
        </w:rPr>
        <w:t>I SUD U VARAŽDINU</w:t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  <w:r w:rsidR="007B1BFA" w:rsidRPr="00591172">
        <w:rPr>
          <w:rFonts w:hAnsi="Times New Roman" w:ascii="Times New Roman"/>
          <w:szCs w:val="24"/>
          <w:lang w:val="hr-HR"/>
        </w:rPr>
        <w:tab/>
      </w:r>
    </w:p>
    <w:p w:rsidRDefault="005458D2" w:rsidR="005458D2" w:rsidRPr="0059117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3C7A03">
      <w:pPr>
        <w:jc w:val="center"/>
        <w:rPr>
          <w:rFonts w:hAnsi="Times New Roman" w:ascii="Times New Roman"/>
          <w:b/>
          <w:szCs w:val="24"/>
          <w:lang w:val="hr-HR"/>
        </w:rPr>
      </w:pPr>
      <w:r w:rsidRPr="003C7A03">
        <w:rPr>
          <w:rFonts w:hAnsi="Times New Roman" w:ascii="Times New Roman"/>
          <w:b/>
          <w:szCs w:val="24"/>
          <w:lang w:val="hr-HR"/>
        </w:rPr>
        <w:t>Z A P I S N I K</w:t>
      </w:r>
    </w:p>
    <w:p w:rsidRDefault="00FD2F7D" w:rsidR="005458D2" w:rsidRPr="003C7A03">
      <w:pPr>
        <w:jc w:val="center"/>
        <w:rPr>
          <w:rFonts w:hAnsi="Times New Roman" w:ascii="Times New Roman"/>
          <w:szCs w:val="24"/>
          <w:lang w:val="hr-HR"/>
        </w:rPr>
      </w:pPr>
      <w:r w:rsidRPr="003C7A03">
        <w:rPr>
          <w:rFonts w:hAnsi="Times New Roman" w:ascii="Times New Roman"/>
          <w:szCs w:val="24"/>
          <w:lang w:val="hr-HR"/>
        </w:rPr>
        <w:t xml:space="preserve">od </w:t>
      </w:r>
      <w:r w:rsidR="005D062F" w:rsidRPr="003C7A03">
        <w:rPr>
          <w:rFonts w:hAnsi="Times New Roman" w:ascii="Times New Roman"/>
          <w:szCs w:val="24"/>
          <w:lang w:val="hr-HR"/>
        </w:rPr>
        <w:t>7. studenog</w:t>
      </w:r>
      <w:r w:rsidR="00FB0588" w:rsidRPr="003C7A03">
        <w:rPr>
          <w:rFonts w:hAnsi="Times New Roman" w:ascii="Times New Roman"/>
          <w:szCs w:val="24"/>
          <w:lang w:val="hr-HR"/>
        </w:rPr>
        <w:t xml:space="preserve"> 2016. </w:t>
      </w:r>
      <w:r w:rsidR="007B1BFA" w:rsidRPr="003C7A03">
        <w:rPr>
          <w:rFonts w:hAnsi="Times New Roman" w:ascii="Times New Roman"/>
          <w:szCs w:val="24"/>
          <w:lang w:val="hr-HR"/>
        </w:rPr>
        <w:t xml:space="preserve">godine </w:t>
      </w:r>
    </w:p>
    <w:p w:rsidRDefault="0020159E" w:rsidP="00F72F1D" w:rsidR="00F72F1D" w:rsidRPr="003C7A03">
      <w:pPr>
        <w:jc w:val="center"/>
        <w:rPr>
          <w:rFonts w:hAnsi="Times New Roman" w:ascii="Times New Roman"/>
          <w:szCs w:val="24"/>
          <w:lang w:val="hr-HR"/>
        </w:rPr>
      </w:pPr>
      <w:r w:rsidRPr="003C7A03">
        <w:rPr>
          <w:rFonts w:hAnsi="Times New Roman" w:ascii="Times New Roman"/>
          <w:szCs w:val="24"/>
          <w:lang w:val="hr-HR"/>
        </w:rPr>
        <w:t>o</w:t>
      </w:r>
      <w:r w:rsidR="00F72F1D" w:rsidRPr="003C7A03">
        <w:rPr>
          <w:rFonts w:hAnsi="Times New Roman" w:ascii="Times New Roman"/>
          <w:szCs w:val="24"/>
          <w:lang w:val="hr-HR"/>
        </w:rPr>
        <w:t xml:space="preserve"> </w:t>
      </w:r>
      <w:r w:rsidR="008E50EF" w:rsidRPr="003C7A03">
        <w:rPr>
          <w:rFonts w:hAnsi="Times New Roman" w:ascii="Times New Roman"/>
          <w:szCs w:val="24"/>
          <w:lang w:val="hr-HR"/>
        </w:rPr>
        <w:t xml:space="preserve">održanoj skupštini vjerovnika </w:t>
      </w:r>
      <w:r w:rsidR="00FB0588" w:rsidRPr="003C7A03">
        <w:rPr>
          <w:rFonts w:hAnsi="Times New Roman" w:ascii="Times New Roman"/>
          <w:szCs w:val="24"/>
          <w:lang w:val="hr-HR"/>
        </w:rPr>
        <w:t xml:space="preserve">za </w:t>
      </w:r>
      <w:r w:rsidR="00F72F1D" w:rsidRPr="003C7A03">
        <w:rPr>
          <w:rFonts w:hAnsi="Times New Roman" w:ascii="Times New Roman"/>
          <w:szCs w:val="24"/>
          <w:lang w:val="hr-HR"/>
        </w:rPr>
        <w:t>kod Trgovačkog suda u Varaždinu</w:t>
      </w:r>
    </w:p>
    <w:p w:rsidRDefault="00943057" w:rsidP="00943057" w:rsidR="003C7A03">
      <w:pPr>
        <w:jc w:val="center"/>
        <w:rPr>
          <w:rFonts w:hAnsi="Times New Roman" w:ascii="Times New Roman"/>
          <w:szCs w:val="24"/>
          <w:lang w:val="hr-HR"/>
        </w:rPr>
      </w:pPr>
      <w:r w:rsidRPr="003C7A03">
        <w:rPr>
          <w:rFonts w:hAnsi="Times New Roman" w:ascii="Times New Roman"/>
          <w:szCs w:val="24"/>
          <w:lang w:val="hr-HR"/>
        </w:rPr>
        <w:t xml:space="preserve">u stečajnom postupku nad </w:t>
      </w:r>
      <w:r w:rsidR="0020159E" w:rsidRPr="003C7A03">
        <w:rPr>
          <w:rFonts w:hAnsi="Times New Roman" w:ascii="Times New Roman"/>
          <w:szCs w:val="24"/>
          <w:lang w:val="hr-HR"/>
        </w:rPr>
        <w:t xml:space="preserve">stečajnim dužnikom </w:t>
      </w:r>
    </w:p>
    <w:p w:rsidRDefault="003C7A03" w:rsidP="00943057" w:rsidR="00943057" w:rsidRPr="003C7A03">
      <w:pPr>
        <w:jc w:val="center"/>
        <w:rPr>
          <w:rFonts w:hAnsi="Times New Roman" w:ascii="Times New Roman"/>
          <w:szCs w:val="24"/>
          <w:lang w:val="hr-HR"/>
        </w:rPr>
      </w:pPr>
      <w:r w:rsidRPr="003C7A03">
        <w:rPr>
          <w:rFonts w:hAnsi="Times New Roman" w:ascii="Times New Roman"/>
          <w:lang w:val="hr-HR"/>
        </w:rPr>
        <w:t>METEOR TRADE d.o.o. u stečaju, Varaždin, Optujska 12</w:t>
      </w:r>
    </w:p>
    <w:p w:rsidRDefault="00D045B4" w:rsidR="00D045B4" w:rsidRPr="003C7A03">
      <w:pPr>
        <w:jc w:val="both"/>
        <w:rPr>
          <w:rFonts w:hAnsi="Times New Roman" w:ascii="Times New Roman"/>
          <w:lang w:val="hr-HR"/>
        </w:rPr>
      </w:pPr>
    </w:p>
    <w:p w:rsidRDefault="003C7A03" w:rsidR="003C7A03" w:rsidRPr="003C7A03">
      <w:pPr>
        <w:jc w:val="both"/>
        <w:rPr>
          <w:rFonts w:hAnsi="Times New Roman" w:ascii="Times New Roman"/>
          <w:lang w:val="hr-HR"/>
        </w:rPr>
      </w:pPr>
    </w:p>
    <w:p w:rsidRDefault="007107C2" w:rsidR="007107C2" w:rsidRPr="003C7A03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3C7A03">
      <w:pPr>
        <w:jc w:val="both"/>
        <w:rPr>
          <w:rFonts w:hAnsi="Times New Roman" w:ascii="Times New Roman"/>
          <w:szCs w:val="24"/>
          <w:lang w:val="hr-HR"/>
        </w:rPr>
      </w:pPr>
      <w:r w:rsidRPr="003C7A03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591172">
      <w:pPr>
        <w:jc w:val="both"/>
        <w:rPr>
          <w:rFonts w:hAnsi="Times New Roman" w:ascii="Times New Roman"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591172">
      <w:pPr>
        <w:jc w:val="both"/>
        <w:rPr>
          <w:rFonts w:hAnsi="Times New Roman" w:ascii="Times New Roman"/>
          <w:szCs w:val="24"/>
          <w:lang w:val="hr-HR"/>
        </w:rPr>
      </w:pPr>
      <w:r w:rsidRPr="00591172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591172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591172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591172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3C7A03">
        <w:rPr>
          <w:rFonts w:hAnsi="Times New Roman" w:ascii="Times New Roman"/>
          <w:b w:val="false"/>
          <w:sz w:val="24"/>
          <w:szCs w:val="24"/>
          <w:lang w:val="hr-HR"/>
        </w:rPr>
        <w:t xml:space="preserve">09,30 </w:t>
      </w:r>
      <w:r w:rsidR="007B1BFA" w:rsidRPr="00591172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591172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591172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EC5716" w:rsidR="00EC5716">
      <w:pPr>
        <w:rPr>
          <w:rFonts w:hAnsi="Times New Roman" w:ascii="Times New Roman"/>
          <w:szCs w:val="24"/>
          <w:lang w:val="hr-HR"/>
        </w:rPr>
      </w:pPr>
    </w:p>
    <w:p w:rsidRDefault="008E50EF" w:rsidR="008E50EF" w:rsidRPr="00591172">
      <w:pPr>
        <w:rPr>
          <w:rFonts w:hAnsi="Times New Roman" w:ascii="Times New Roman"/>
          <w:szCs w:val="24"/>
          <w:lang w:val="hr-HR"/>
        </w:rPr>
      </w:pPr>
    </w:p>
    <w:p w:rsidRDefault="00637964" w:rsidP="007107C2" w:rsidR="00003C42" w:rsidRPr="00FD2F7D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D2F7D">
        <w:rPr>
          <w:rFonts w:hAnsi="Times New Roman" w:ascii="Times New Roman"/>
          <w:sz w:val="24"/>
          <w:szCs w:val="24"/>
          <w:lang w:val="hr-HR"/>
        </w:rPr>
        <w:t xml:space="preserve">Konstatira se da </w:t>
      </w:r>
      <w:r w:rsidR="008E50EF" w:rsidRPr="00FD2F7D">
        <w:rPr>
          <w:rFonts w:hAnsi="Times New Roman" w:ascii="Times New Roman"/>
          <w:sz w:val="24"/>
          <w:szCs w:val="24"/>
          <w:lang w:val="hr-HR"/>
        </w:rPr>
        <w:t xml:space="preserve">su na današnju skupštinu vjerovnika </w:t>
      </w:r>
      <w:r w:rsidR="00FB0588" w:rsidRPr="00FD2F7D">
        <w:rPr>
          <w:rFonts w:hAnsi="Times New Roman" w:ascii="Times New Roman"/>
          <w:sz w:val="24"/>
          <w:szCs w:val="24"/>
          <w:lang w:val="hr-HR"/>
        </w:rPr>
        <w:t>pristupili:</w:t>
      </w:r>
      <w:r w:rsidR="00C21FB6" w:rsidRPr="00FD2F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52EF5">
        <w:rPr>
          <w:rFonts w:hAnsi="Times New Roman" w:ascii="Times New Roman"/>
          <w:sz w:val="24"/>
          <w:szCs w:val="24"/>
          <w:lang w:val="hr-HR"/>
        </w:rPr>
        <w:t>stečajna upraviteljica Slavica Orehovec, te za vjerovnike Meteor privatno partnerstvo Alfa d.o.o., Meteor partnerstvo d.o.o. i Met</w:t>
      </w:r>
      <w:r w:rsidR="00C70D1F">
        <w:rPr>
          <w:rFonts w:hAnsi="Times New Roman" w:ascii="Times New Roman"/>
          <w:sz w:val="24"/>
          <w:szCs w:val="24"/>
          <w:lang w:val="hr-HR"/>
        </w:rPr>
        <w:t>eor privatno partnerstvo d.o.o.</w:t>
      </w:r>
      <w:r w:rsidR="00552EF5">
        <w:rPr>
          <w:rFonts w:hAnsi="Times New Roman" w:ascii="Times New Roman"/>
          <w:sz w:val="24"/>
          <w:szCs w:val="24"/>
          <w:lang w:val="hr-HR"/>
        </w:rPr>
        <w:t xml:space="preserve"> i za vjerovnika Duška Paripović, punomoćnik, odvjetnik Franjo Šebijan iz Varaždina, koji predaje za ova trgovačka društva punomoći u spis, dok je za Duška Paripovića već od ranije punomoć u spisu.</w:t>
      </w:r>
    </w:p>
    <w:p w:rsidRDefault="007107C2" w:rsidP="007107C2" w:rsidR="007107C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E02D3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Konstatira se da je na današnjoj skupštini vjerovnika prisutni vjerovnici koji raspolažu sa  </w:t>
      </w:r>
      <w:r w:rsidR="001C1A65">
        <w:rPr>
          <w:rFonts w:hAnsi="Times New Roman" w:ascii="Times New Roman"/>
          <w:sz w:val="24"/>
          <w:szCs w:val="24"/>
          <w:lang w:val="hr-HR"/>
        </w:rPr>
        <w:t>23,70</w:t>
      </w:r>
      <w:r w:rsidR="0083372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% glasova.</w:t>
      </w:r>
    </w:p>
    <w:p w:rsidRDefault="00E02D3F" w:rsidP="00637964" w:rsidR="00E02D3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003C4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Rješenje o sazivanju današnje skupštine vjerovnika</w:t>
      </w:r>
      <w:r w:rsidR="00FD2F7D">
        <w:rPr>
          <w:rFonts w:hAnsi="Times New Roman" w:ascii="Times New Roman"/>
          <w:sz w:val="24"/>
          <w:szCs w:val="24"/>
          <w:lang w:val="hr-HR"/>
        </w:rPr>
        <w:t xml:space="preserve"> broj St-</w:t>
      </w:r>
      <w:r w:rsidR="003C7A03">
        <w:rPr>
          <w:rFonts w:hAnsi="Times New Roman" w:ascii="Times New Roman"/>
          <w:sz w:val="24"/>
          <w:szCs w:val="24"/>
          <w:lang w:val="hr-HR"/>
        </w:rPr>
        <w:t>373/13-37</w:t>
      </w:r>
      <w:r w:rsidR="007107C2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3C7A03">
        <w:rPr>
          <w:rFonts w:hAnsi="Times New Roman" w:ascii="Times New Roman"/>
          <w:sz w:val="24"/>
          <w:szCs w:val="24"/>
          <w:lang w:val="hr-HR"/>
        </w:rPr>
        <w:t>11</w:t>
      </w:r>
      <w:r w:rsidR="005D062F">
        <w:rPr>
          <w:rFonts w:hAnsi="Times New Roman" w:ascii="Times New Roman"/>
          <w:sz w:val="24"/>
          <w:szCs w:val="24"/>
          <w:lang w:val="hr-HR"/>
        </w:rPr>
        <w:t>. kolovoza</w:t>
      </w:r>
      <w:r w:rsidR="00FD2F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107C2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objavljeno je na e-Oglasnoj ploči suda.</w:t>
      </w:r>
    </w:p>
    <w:p w:rsidRDefault="00E02D3F" w:rsidP="00E02D3F" w:rsidR="00E02D3F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D3F" w:rsidP="00637964" w:rsidR="00437FD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toga prelazi se na raspravu po točkama objavljenog dnevnog reda :</w:t>
      </w:r>
    </w:p>
    <w:p w:rsidRDefault="00E02D3F" w:rsidP="00E02D3F" w:rsidR="00E02D3F" w:rsidRPr="00E02D3F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C7A03" w:rsidP="003C7A03" w:rsidR="003C7A03" w:rsidRPr="003956F1">
      <w:pPr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Davanje mišljenja stečajnih vjerovnika glede obustave i zaključenja ovog stečajnog postupka uz izvješće stečajnog upravitelja,</w:t>
      </w:r>
    </w:p>
    <w:p w:rsidRDefault="003C7A03" w:rsidP="003C7A03" w:rsidR="003C7A03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C7A03" w:rsidP="003C7A03" w:rsidR="003C7A03" w:rsidRPr="003956F1">
      <w:pPr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883B10" w:rsidP="00637964" w:rsidR="00883B1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83B10" w:rsidP="00CA358D" w:rsidR="00883B10">
      <w:pPr>
        <w:ind w:firstLine="360"/>
        <w:jc w:val="both"/>
        <w:rPr>
          <w:rFonts w:hAnsi="Times New Roman" w:ascii="Times New Roman"/>
          <w:lang w:val="hr-HR"/>
        </w:rPr>
      </w:pPr>
    </w:p>
    <w:p w:rsidRDefault="00C70D1F" w:rsidP="00CA358D" w:rsidR="00C70D1F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Stečajna upraviteljica izjavljuje da je u ovome predmetu utvrdila kako kao založni vjerovnik u ovršnom postupku kojeg je </w:t>
      </w:r>
      <w:r w:rsidR="001C1A65">
        <w:rPr>
          <w:rFonts w:hAnsi="Times New Roman" w:ascii="Times New Roman"/>
          <w:lang w:val="hr-HR"/>
        </w:rPr>
        <w:t>pokrenula kod Općinskog suda u Varaždinu je objavljen poziv Fine na sudjelovanje u elektroničkoj javnoj dražbi, o čemu predaje dokaz u spis, te da u ovom stečajnom postupku više nema nikakve imovine za unovčavanje koja bi bila u vlasništvu stečajnog dužnika.</w:t>
      </w:r>
    </w:p>
    <w:p w:rsidRDefault="00883B10" w:rsidP="005D062F" w:rsidR="00883B10">
      <w:pPr>
        <w:jc w:val="both"/>
        <w:rPr>
          <w:rFonts w:hAnsi="Times New Roman" w:ascii="Times New Roman"/>
          <w:lang w:val="hr-HR"/>
        </w:rPr>
      </w:pPr>
    </w:p>
    <w:p w:rsidRDefault="00883B10" w:rsidP="00CA358D" w:rsidR="00883B10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Skupština vjerovnika jednoglasno donosi sljedeću </w:t>
      </w:r>
    </w:p>
    <w:p w:rsidRDefault="00883B10" w:rsidP="001C1A65" w:rsidR="00883B10">
      <w:pPr>
        <w:jc w:val="both"/>
        <w:rPr>
          <w:rFonts w:hAnsi="Times New Roman" w:ascii="Times New Roman"/>
          <w:lang w:val="hr-HR"/>
        </w:rPr>
      </w:pPr>
    </w:p>
    <w:p w:rsidRDefault="00883B10" w:rsidP="00883B10" w:rsidR="00883B10">
      <w:pPr>
        <w:ind w:firstLine="3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ODLUKU</w:t>
      </w:r>
    </w:p>
    <w:p w:rsidRDefault="00883B10" w:rsidP="00883B10" w:rsidR="00883B10">
      <w:pPr>
        <w:ind w:firstLine="360"/>
        <w:jc w:val="center"/>
        <w:rPr>
          <w:rFonts w:hAnsi="Times New Roman" w:ascii="Times New Roman"/>
          <w:lang w:val="hr-HR"/>
        </w:rPr>
      </w:pPr>
    </w:p>
    <w:p w:rsidRDefault="001C1A65" w:rsidP="00883B10" w:rsidR="001C1A65">
      <w:pPr>
        <w:ind w:firstLine="360"/>
        <w:jc w:val="center"/>
        <w:rPr>
          <w:rFonts w:hAnsi="Times New Roman" w:ascii="Times New Roman"/>
          <w:lang w:val="hr-HR"/>
        </w:rPr>
      </w:pPr>
    </w:p>
    <w:p w:rsidRDefault="001C1A65" w:rsidP="001C1A65" w:rsidR="009E34E9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Suglasni smo sa obustavom i zaključenjem ovog stečajnog postupka.</w:t>
      </w:r>
    </w:p>
    <w:p w:rsidRDefault="00FD2F7D" w:rsidP="00833725" w:rsidR="00FD2F7D">
      <w:pPr>
        <w:rPr>
          <w:rFonts w:hAnsi="Times New Roman" w:ascii="Times New Roman"/>
          <w:lang w:val="hr-HR"/>
        </w:rPr>
      </w:pPr>
    </w:p>
    <w:p w:rsidRDefault="00883B10" w:rsidP="00883B10" w:rsidR="00FD2F7D">
      <w:pPr>
        <w:ind w:firstLine="3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Pod točkom dnevno</w:t>
      </w:r>
      <w:r w:rsidR="001C1A65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 xml:space="preserve"> reda – Razno, nema pitanja za raspraviti.</w:t>
      </w:r>
    </w:p>
    <w:p w:rsidRDefault="001C1A65" w:rsidP="00883B10" w:rsidR="001C1A65">
      <w:pPr>
        <w:ind w:firstLine="360"/>
        <w:rPr>
          <w:rFonts w:hAnsi="Times New Roman" w:ascii="Times New Roman"/>
          <w:lang w:val="hr-HR"/>
        </w:rPr>
      </w:pPr>
    </w:p>
    <w:p w:rsidRDefault="001C1A65" w:rsidP="00883B10" w:rsidR="001C1A65">
      <w:pPr>
        <w:ind w:firstLine="360"/>
        <w:rPr>
          <w:rFonts w:hAnsi="Times New Roman" w:ascii="Times New Roman"/>
          <w:lang w:val="hr-HR"/>
        </w:rPr>
      </w:pPr>
    </w:p>
    <w:p w:rsidRDefault="001C1A65" w:rsidP="00883B10" w:rsidR="001C1A65">
      <w:pPr>
        <w:ind w:firstLine="3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 donosi</w:t>
      </w:r>
    </w:p>
    <w:p w:rsidRDefault="001C1A65" w:rsidP="00883B10" w:rsidR="001C1A65">
      <w:pPr>
        <w:ind w:firstLine="360"/>
        <w:rPr>
          <w:rFonts w:hAnsi="Times New Roman" w:ascii="Times New Roman"/>
          <w:lang w:val="hr-HR"/>
        </w:rPr>
      </w:pPr>
    </w:p>
    <w:p w:rsidRDefault="001C1A65" w:rsidP="00883B10" w:rsidR="001C1A65">
      <w:pPr>
        <w:ind w:firstLine="360"/>
        <w:rPr>
          <w:rFonts w:hAnsi="Times New Roman" w:ascii="Times New Roman"/>
          <w:lang w:val="hr-HR"/>
        </w:rPr>
      </w:pPr>
    </w:p>
    <w:p w:rsidRDefault="001C1A65" w:rsidP="001C1A65" w:rsidR="001C1A65">
      <w:pPr>
        <w:ind w:firstLine="3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j e š e n j e</w:t>
      </w:r>
    </w:p>
    <w:p w:rsidRDefault="001C1A65" w:rsidP="001C1A65" w:rsidR="001C1A65">
      <w:pPr>
        <w:ind w:firstLine="360"/>
        <w:jc w:val="center"/>
        <w:rPr>
          <w:rFonts w:hAnsi="Times New Roman" w:ascii="Times New Roman"/>
          <w:lang w:val="hr-HR"/>
        </w:rPr>
      </w:pPr>
    </w:p>
    <w:p w:rsidRDefault="001C1A65" w:rsidP="001C1A65" w:rsidR="001C1A65">
      <w:pPr>
        <w:ind w:firstLine="360"/>
        <w:jc w:val="center"/>
        <w:rPr>
          <w:rFonts w:hAnsi="Times New Roman" w:ascii="Times New Roman"/>
          <w:lang w:val="hr-HR"/>
        </w:rPr>
      </w:pPr>
    </w:p>
    <w:p w:rsidRDefault="001C1A65" w:rsidP="001C1A65" w:rsidR="001C1A65">
      <w:pPr>
        <w:ind w:firstLine="3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FD2F7D" w:rsidP="00833725" w:rsidR="00FD2F7D">
      <w:pPr>
        <w:rPr>
          <w:rFonts w:hAnsi="Times New Roman" w:ascii="Times New Roman"/>
          <w:lang w:val="hr-HR"/>
        </w:rPr>
      </w:pPr>
    </w:p>
    <w:p w:rsidRDefault="00FA2DA8" w:rsidP="00833725" w:rsidR="00FA2DA8">
      <w:pPr>
        <w:rPr>
          <w:rFonts w:hAnsi="Times New Roman" w:ascii="Times New Roman"/>
          <w:lang w:val="hr-HR"/>
        </w:rPr>
      </w:pPr>
    </w:p>
    <w:p w:rsidRDefault="00796B58" w:rsidP="00437FDE" w:rsidR="00796B58" w:rsidRPr="00591172">
      <w:pPr>
        <w:jc w:val="both"/>
        <w:rPr>
          <w:rFonts w:hAnsi="Times New Roman" w:ascii="Times New Roman"/>
          <w:szCs w:val="24"/>
          <w:lang w:val="hr-HR"/>
        </w:rPr>
      </w:pPr>
    </w:p>
    <w:p w:rsidRDefault="003459C5" w:rsidP="00534846" w:rsidR="00534846" w:rsidRPr="00591172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 w:rsidRPr="00591172">
        <w:rPr>
          <w:rFonts w:hAnsi="Times New Roman" w:ascii="Times New Roman"/>
          <w:sz w:val="24"/>
          <w:szCs w:val="24"/>
          <w:lang w:val="hr-HR"/>
        </w:rPr>
        <w:t xml:space="preserve">Dovršeno u </w:t>
      </w:r>
      <w:r w:rsidR="001C1A65">
        <w:rPr>
          <w:rFonts w:hAnsi="Times New Roman" w:ascii="Times New Roman"/>
          <w:sz w:val="24"/>
          <w:szCs w:val="24"/>
          <w:lang w:val="hr-HR"/>
        </w:rPr>
        <w:t>09,45</w:t>
      </w:r>
      <w:r w:rsidR="00796B5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277AA">
        <w:rPr>
          <w:rFonts w:hAnsi="Times New Roman" w:ascii="Times New Roman"/>
          <w:sz w:val="24"/>
          <w:szCs w:val="24"/>
          <w:lang w:val="hr-HR"/>
        </w:rPr>
        <w:t>sati</w:t>
      </w:r>
      <w:r w:rsidR="00534846" w:rsidRPr="00591172">
        <w:rPr>
          <w:rFonts w:hAnsi="Times New Roman" w:ascii="Times New Roman"/>
          <w:sz w:val="24"/>
          <w:szCs w:val="24"/>
          <w:lang w:val="hr-HR"/>
        </w:rPr>
        <w:t>.</w:t>
      </w:r>
    </w:p>
    <w:sectPr w:rsidSect="00833A91" w:rsidR="00534846" w:rsidRPr="00591172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B6D" w:rsidP="00833A91" w:rsidR="006A2B6D">
      <w:r>
        <w:separator/>
      </w:r>
    </w:p>
  </w:endnote>
  <w:endnote w:id="0" w:type="continuationSeparator">
    <w:p w:rsidRDefault="006A2B6D" w:rsidP="00833A91" w:rsidR="006A2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B6D" w:rsidP="00833A91" w:rsidR="006A2B6D">
      <w:r>
        <w:separator/>
      </w:r>
    </w:p>
  </w:footnote>
  <w:footnote w:id="0" w:type="continuationSeparator">
    <w:p w:rsidRDefault="006A2B6D" w:rsidP="00833A91" w:rsidR="006A2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A91" w:rsidR="00833A91">
    <w:pPr>
      <w:pStyle w:val="Zaglavlje"/>
      <w:jc w:val="center"/>
      <w:rPr>
        <w:rFonts w:cs="Arial" w:hAnsi="Arial" w:ascii="Arial"/>
        <w:sz w:val="20"/>
      </w:rPr>
    </w:pPr>
    <w:r w:rsidRPr="00833A91">
      <w:rPr>
        <w:rFonts w:cs="Arial" w:hAnsi="Arial" w:ascii="Arial"/>
        <w:sz w:val="20"/>
      </w:rPr>
      <w:fldChar w:fldCharType="begin"/>
    </w:r>
    <w:r w:rsidRPr="00833A91">
      <w:rPr>
        <w:rFonts w:cs="Arial" w:hAnsi="Arial" w:ascii="Arial"/>
        <w:sz w:val="20"/>
      </w:rPr>
      <w:instrText>PAGE   \* MERGEFORMAT</w:instrText>
    </w:r>
    <w:r w:rsidRPr="00833A91">
      <w:rPr>
        <w:rFonts w:cs="Arial" w:hAnsi="Arial" w:ascii="Arial"/>
        <w:sz w:val="20"/>
      </w:rPr>
      <w:fldChar w:fldCharType="separate"/>
    </w:r>
    <w:r w:rsidR="00F44D47" w:rsidRPr="00F44D47">
      <w:rPr>
        <w:rFonts w:cs="Arial" w:hAnsi="Arial" w:ascii="Arial"/>
        <w:noProof/>
        <w:sz w:val="20"/>
        <w:lang w:val="hr-HR"/>
      </w:rPr>
      <w:t>2</w:t>
    </w:r>
    <w:r w:rsidRPr="00833A91">
      <w:rPr>
        <w:rFonts w:cs="Arial" w:hAnsi="Arial" w:ascii="Arial"/>
        <w:sz w:val="20"/>
      </w:rPr>
      <w:fldChar w:fldCharType="end"/>
    </w:r>
  </w:p>
  <w:p w:rsidRDefault="00144643" w:rsidR="00833A91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9B64DA">
      <w:rPr>
        <w:rFonts w:hAnsi="Times New Roman" w:ascii="Times New Roman"/>
        <w:szCs w:val="24"/>
      </w:rPr>
      <w:t>Poslovni broj: 5 St-</w:t>
    </w:r>
    <w:r w:rsidR="001C1A65">
      <w:rPr>
        <w:rFonts w:hAnsi="Times New Roman" w:ascii="Times New Roman"/>
        <w:szCs w:val="24"/>
      </w:rPr>
      <w:t>373/13-39</w:t>
    </w:r>
  </w:p>
  <w:p w:rsidRDefault="00FB0588" w:rsidR="00FB0588" w:rsidRPr="009B64DA">
    <w:pPr>
      <w:pStyle w:val="Zaglavlje"/>
      <w:jc w:val="center"/>
      <w:rPr>
        <w:rFonts w:hAnsi="Times New Roman" w:ascii="Times New Roman"/>
        <w:szCs w:val="24"/>
      </w:rPr>
    </w:pPr>
  </w:p>
  <w:p w:rsidRDefault="00833A91" w:rsidR="00833A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854" w:rsidP="00833A91" w:rsidR="00FB0588" w:rsidRPr="00591172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D2F7D">
      <w:rPr>
        <w:rFonts w:cs="Arial" w:hAnsi="Arial" w:ascii="Arial"/>
        <w:sz w:val="20"/>
      </w:rPr>
      <w:tab/>
    </w:r>
    <w:r w:rsidRPr="00591172">
      <w:rPr>
        <w:rFonts w:hAnsi="Times New Roman" w:ascii="Times New Roman"/>
        <w:szCs w:val="24"/>
      </w:rPr>
      <w:t>Poslovni broj: 5 St-</w:t>
    </w:r>
    <w:r w:rsidR="003C7A03">
      <w:rPr>
        <w:rFonts w:hAnsi="Times New Roman" w:ascii="Times New Roman"/>
        <w:szCs w:val="24"/>
      </w:rPr>
      <w:t>373/13-</w:t>
    </w:r>
    <w:r w:rsidR="001C1A65">
      <w:rPr>
        <w:rFonts w:hAnsi="Times New Roman" w:ascii="Times New Roman"/>
        <w:szCs w:val="24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B72DA"/>
    <w:multiLevelType w:val="hybridMultilevel"/>
    <w:tmpl w:val="2988A668"/>
    <w:lvl w:tplc="999A4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510640A"/>
    <w:multiLevelType w:val="hybridMultilevel"/>
    <w:tmpl w:val="A85073F8"/>
    <w:lvl w:tplc="5ACCC60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B45A3A"/>
    <w:multiLevelType w:val="hybridMultilevel"/>
    <w:tmpl w:val="E4669DC2"/>
    <w:lvl w:tplc="17CAE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DE69F9"/>
    <w:multiLevelType w:val="hybridMultilevel"/>
    <w:tmpl w:val="EEF6EB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86512E"/>
    <w:multiLevelType w:val="hybridMultilevel"/>
    <w:tmpl w:val="E0D29662"/>
    <w:lvl w:tplc="4634BB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3686B7F"/>
    <w:multiLevelType w:val="hybridMultilevel"/>
    <w:tmpl w:val="70D64C4A"/>
    <w:lvl w:tplc="C64E4F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5FC3DB8"/>
    <w:multiLevelType w:val="hybridMultilevel"/>
    <w:tmpl w:val="4CA604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6EF0226"/>
    <w:multiLevelType w:val="hybridMultilevel"/>
    <w:tmpl w:val="375400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16"/>
  </w:num>
  <w:num w:numId="10">
    <w:abstractNumId w:val="1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7"/>
  </w:num>
  <w:num w:numId="14">
    <w:abstractNumId w:val="14"/>
  </w:num>
  <w:num w:numId="15">
    <w:abstractNumId w:val="5"/>
  </w:num>
  <w:num w:numId="16">
    <w:abstractNumId w:val="15"/>
  </w:num>
  <w:num w:numId="17">
    <w:abstractNumId w:val="6"/>
  </w:num>
  <w:num w:numId="18">
    <w:abstractNumId w:val="11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3C42"/>
    <w:rsid w:val="00014B12"/>
    <w:rsid w:val="00023168"/>
    <w:rsid w:val="00040F9A"/>
    <w:rsid w:val="00054329"/>
    <w:rsid w:val="000A6215"/>
    <w:rsid w:val="000E2214"/>
    <w:rsid w:val="00105C03"/>
    <w:rsid w:val="00116483"/>
    <w:rsid w:val="00131B5E"/>
    <w:rsid w:val="00144643"/>
    <w:rsid w:val="001632EE"/>
    <w:rsid w:val="00164854"/>
    <w:rsid w:val="00167444"/>
    <w:rsid w:val="00173A0A"/>
    <w:rsid w:val="001B289D"/>
    <w:rsid w:val="001B4F63"/>
    <w:rsid w:val="001B7D7E"/>
    <w:rsid w:val="001C1A65"/>
    <w:rsid w:val="001D709E"/>
    <w:rsid w:val="001E25D6"/>
    <w:rsid w:val="001F023A"/>
    <w:rsid w:val="001F0C0C"/>
    <w:rsid w:val="001F5F34"/>
    <w:rsid w:val="0020159E"/>
    <w:rsid w:val="002277AA"/>
    <w:rsid w:val="00230E67"/>
    <w:rsid w:val="00232AC8"/>
    <w:rsid w:val="0025685E"/>
    <w:rsid w:val="0027161D"/>
    <w:rsid w:val="00272227"/>
    <w:rsid w:val="00293E17"/>
    <w:rsid w:val="002A08C8"/>
    <w:rsid w:val="002D13DA"/>
    <w:rsid w:val="002D1E1C"/>
    <w:rsid w:val="002D2341"/>
    <w:rsid w:val="002F74EF"/>
    <w:rsid w:val="003459C5"/>
    <w:rsid w:val="00382043"/>
    <w:rsid w:val="003828D3"/>
    <w:rsid w:val="0038366A"/>
    <w:rsid w:val="003A23E7"/>
    <w:rsid w:val="003B5300"/>
    <w:rsid w:val="003C6CD2"/>
    <w:rsid w:val="003C7A03"/>
    <w:rsid w:val="00437FDE"/>
    <w:rsid w:val="0046409A"/>
    <w:rsid w:val="0047114E"/>
    <w:rsid w:val="00487407"/>
    <w:rsid w:val="00497AC2"/>
    <w:rsid w:val="004A2A35"/>
    <w:rsid w:val="004D4C34"/>
    <w:rsid w:val="004E2D05"/>
    <w:rsid w:val="004F6F72"/>
    <w:rsid w:val="00534846"/>
    <w:rsid w:val="00537386"/>
    <w:rsid w:val="005458D2"/>
    <w:rsid w:val="00552EF5"/>
    <w:rsid w:val="00570DDC"/>
    <w:rsid w:val="00591172"/>
    <w:rsid w:val="00592A0F"/>
    <w:rsid w:val="005A1E09"/>
    <w:rsid w:val="005B0A2D"/>
    <w:rsid w:val="005D062F"/>
    <w:rsid w:val="005E6C90"/>
    <w:rsid w:val="00607829"/>
    <w:rsid w:val="00637964"/>
    <w:rsid w:val="00657E48"/>
    <w:rsid w:val="00673B18"/>
    <w:rsid w:val="006A1E09"/>
    <w:rsid w:val="006A2B6D"/>
    <w:rsid w:val="006E76C6"/>
    <w:rsid w:val="00701CBF"/>
    <w:rsid w:val="007107C2"/>
    <w:rsid w:val="0071413D"/>
    <w:rsid w:val="00741E39"/>
    <w:rsid w:val="00743514"/>
    <w:rsid w:val="00776DD4"/>
    <w:rsid w:val="00796B58"/>
    <w:rsid w:val="007A6366"/>
    <w:rsid w:val="007B1BFA"/>
    <w:rsid w:val="007C443F"/>
    <w:rsid w:val="007F1252"/>
    <w:rsid w:val="007F26F9"/>
    <w:rsid w:val="007F314C"/>
    <w:rsid w:val="00823B09"/>
    <w:rsid w:val="008313CD"/>
    <w:rsid w:val="00833725"/>
    <w:rsid w:val="00833A91"/>
    <w:rsid w:val="00855A4C"/>
    <w:rsid w:val="00865BB7"/>
    <w:rsid w:val="00883B10"/>
    <w:rsid w:val="00891DC8"/>
    <w:rsid w:val="0089215B"/>
    <w:rsid w:val="008B4538"/>
    <w:rsid w:val="008C18C1"/>
    <w:rsid w:val="008E50EF"/>
    <w:rsid w:val="00921184"/>
    <w:rsid w:val="0092733D"/>
    <w:rsid w:val="00943057"/>
    <w:rsid w:val="00964353"/>
    <w:rsid w:val="009776E5"/>
    <w:rsid w:val="009812E1"/>
    <w:rsid w:val="009A6C47"/>
    <w:rsid w:val="009B64DA"/>
    <w:rsid w:val="009B6912"/>
    <w:rsid w:val="009C09DC"/>
    <w:rsid w:val="009C0A11"/>
    <w:rsid w:val="009C2F6F"/>
    <w:rsid w:val="009E34E9"/>
    <w:rsid w:val="00A169E8"/>
    <w:rsid w:val="00A22EDE"/>
    <w:rsid w:val="00A46354"/>
    <w:rsid w:val="00A60192"/>
    <w:rsid w:val="00A659FF"/>
    <w:rsid w:val="00A66B8B"/>
    <w:rsid w:val="00A81D51"/>
    <w:rsid w:val="00AA27DD"/>
    <w:rsid w:val="00AA606D"/>
    <w:rsid w:val="00AB2B47"/>
    <w:rsid w:val="00AB4D06"/>
    <w:rsid w:val="00AE376C"/>
    <w:rsid w:val="00AF485B"/>
    <w:rsid w:val="00AF7D56"/>
    <w:rsid w:val="00B311B3"/>
    <w:rsid w:val="00B433A7"/>
    <w:rsid w:val="00B525F3"/>
    <w:rsid w:val="00B5722A"/>
    <w:rsid w:val="00BD0923"/>
    <w:rsid w:val="00BF70E7"/>
    <w:rsid w:val="00C00267"/>
    <w:rsid w:val="00C0360A"/>
    <w:rsid w:val="00C03854"/>
    <w:rsid w:val="00C066D6"/>
    <w:rsid w:val="00C136A8"/>
    <w:rsid w:val="00C21FB6"/>
    <w:rsid w:val="00C23BF2"/>
    <w:rsid w:val="00C27CA7"/>
    <w:rsid w:val="00C27F97"/>
    <w:rsid w:val="00C3387F"/>
    <w:rsid w:val="00C340D5"/>
    <w:rsid w:val="00C51993"/>
    <w:rsid w:val="00C70D1F"/>
    <w:rsid w:val="00C72D2B"/>
    <w:rsid w:val="00C841BC"/>
    <w:rsid w:val="00C91684"/>
    <w:rsid w:val="00CA358D"/>
    <w:rsid w:val="00CA6704"/>
    <w:rsid w:val="00CB18BA"/>
    <w:rsid w:val="00CB2717"/>
    <w:rsid w:val="00D045B4"/>
    <w:rsid w:val="00D12E4E"/>
    <w:rsid w:val="00D165A4"/>
    <w:rsid w:val="00D35294"/>
    <w:rsid w:val="00D42989"/>
    <w:rsid w:val="00D91B52"/>
    <w:rsid w:val="00DA4663"/>
    <w:rsid w:val="00DC228B"/>
    <w:rsid w:val="00DE2D46"/>
    <w:rsid w:val="00DF62B9"/>
    <w:rsid w:val="00DF684C"/>
    <w:rsid w:val="00E02D3F"/>
    <w:rsid w:val="00E0360A"/>
    <w:rsid w:val="00E157C2"/>
    <w:rsid w:val="00E4266A"/>
    <w:rsid w:val="00E549AA"/>
    <w:rsid w:val="00EC2F9D"/>
    <w:rsid w:val="00EC5716"/>
    <w:rsid w:val="00ED085C"/>
    <w:rsid w:val="00EE41A8"/>
    <w:rsid w:val="00EF1F12"/>
    <w:rsid w:val="00EF7E53"/>
    <w:rsid w:val="00F27065"/>
    <w:rsid w:val="00F3214B"/>
    <w:rsid w:val="00F42F24"/>
    <w:rsid w:val="00F44D47"/>
    <w:rsid w:val="00F54CE2"/>
    <w:rsid w:val="00F60FF0"/>
    <w:rsid w:val="00F666FD"/>
    <w:rsid w:val="00F70E8C"/>
    <w:rsid w:val="00F72F1D"/>
    <w:rsid w:val="00F74FA7"/>
    <w:rsid w:val="00F96741"/>
    <w:rsid w:val="00FA2DA8"/>
    <w:rsid w:val="00FB0588"/>
    <w:rsid w:val="00FD2F7D"/>
    <w:rsid w:val="00FD5C2A"/>
    <w:rsid w:val="00FE069A"/>
    <w:rsid w:val="00FE596D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96B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D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D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D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D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96B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D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D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D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D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studenog 2016.</izvorni_sadrzaj>
    <derivirana_varijabla naziv="DomainObject.StvarniPocetakDatum_1">7. studenog 2016.</derivirana_varijabla>
  </DomainObject.StvarniPocetakDatum>
  <DomainObject.StvarniZavrsetakDatum>
    <izvorni_sadrzaj>7. studenog 2016.</izvorni_sadrzaj>
    <derivirana_varijabla naziv="DomainObject.StvarniZavrsetakDatum_1">7. studenog 2016.</derivirana_varijabla>
  </DomainObject.StvarniZavrsetakDatum>
  <DomainObject.PlaniraniZavrsetakDatum>
    <izvorni_sadrzaj>7. studenog 2016.</izvorni_sadrzaj>
    <derivirana_varijabla naziv="DomainObject.PlaniraniZavrsetakDatum_1">7. studenog 2016.</derivirana_varijabla>
  </DomainObject.PlaniraniZavrsetakDatum>
  <DomainObject.PlaniraniPocetakDatum>
    <izvorni_sadrzaj>7. studenog 2016.</izvorni_sadrzaj>
    <derivirana_varijabla naziv="DomainObject.PlaniraniPocetakDatum_1">7. studenog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METEOR TRADE društvo s ograničenom odgovornošću za trgovinu i promidžbu</item>
      <item>SLAVICA OREHOVEC</item>
    </izvorni_sadrzaj>
    <derivirana_varijabla naziv="DomainObject.UcesnikSudskeRadnjeListNaziv_1">
      <item>METEOR TRADE društvo s ograničenom odgovornošću za trgovinu i promidžbu</item>
      <item>SLAVICA OREHOVEC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na 2 St-423/13
U ref. 2. 10.12.2013.</izvorni_sadrzaj>
    <derivirana_varijabla naziv="DomainObject.Predmet.Opis_1">Priklopljen na 2 St-423/13
U ref. 2. 10.12.2013.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St-373/2013</izvorni_sadrzaj>
    <derivirana_varijabla naziv="DomainObject.Predmet.OznakaBroj_1">St-373/2013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otv.objavljen u NN 8 od 23.01.2015</izvorni_sadrzaj>
    <derivirana_varijabla naziv="DomainObject.Predmet.PrimjedbaSuca_1">Oglas o otv.objavljen u NN 8 od 23.01.2015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TRADE društvo s ograničenom odgovornošću za trgovinu i promidžbu</izvorni_sadrzaj>
    <derivirana_varijabla naziv="DomainObject.Predmet.ProtustrankaFormated_1">  METEOR TRADE društvo s ograničenom odgovornošću za trgovinu i promidžbu</derivirana_varijabla>
  </DomainObject.Predmet.ProtustrankaFormated>
  <DomainObject.Predmet.ProtustrankaFormatedOIB>
    <izvorni_sadrzaj>  METEOR TRADE društvo s ograničenom odgovornošću za trgovinu i promidžbu, OIB 07390847167</izvorni_sadrzaj>
    <derivirana_varijabla naziv="DomainObject.Predmet.ProtustrankaFormatedOIB_1">  METEOR TRADE društvo s ograničenom odgovornošću za trgovinu i promidžbu, OIB 07390847167</derivirana_varijabla>
  </DomainObject.Predmet.ProtustrankaFormatedOIB>
  <DomainObject.Predmet.ProtustrankaFormatedWithAdress>
    <izvorni_sadrzaj> METEOR TRADE društvo s ograničenom odgovornošću za trgovinu i promidžbu, Optujska 12, Varaždin</izvorni_sadrzaj>
    <derivirana_varijabla naziv="DomainObject.Predmet.ProtustrankaFormatedWithAdress_1"> METEOR TRADE društvo s ograničenom odgovornošću za trgovinu i promidžbu, Optujska 12, Varaždin</derivirana_varijabla>
  </DomainObject.Predmet.ProtustrankaFormatedWithAdress>
  <DomainObject.Predmet.ProtustrankaFormatedWithAdressOIB>
    <izvorni_sadrzaj> METEOR TRADE društvo s ograničenom odgovornošću za trgovinu i promidžbu, OIB 07390847167, Optujska 12, Varaždin</izvorni_sadrzaj>
    <derivirana_varijabla naziv="DomainObject.Predmet.ProtustrankaFormatedWithAdressOIB_1"> METEOR TRADE društvo s ograničenom odgovornošću za trgovinu i promidžbu, OIB 07390847167, Optujska 12, Varaždin</derivirana_varijabla>
  </DomainObject.Predmet.ProtustrankaFormatedWithAdressOIB>
  <DomainObject.Predmet.ProtustrankaWithAdress>
    <izvorni_sadrzaj>METEOR TRADE društvo s ograničenom odgovornošću za trgovinu i promidžbu Optujska 12, Varaždin</izvorni_sadrzaj>
    <derivirana_varijabla naziv="DomainObject.Predmet.ProtustrankaWithAdress_1">METEOR TRADE društvo s ograničenom odgovornošću za trgovinu i promidžbu Optujska 12, Varaždin</derivirana_varijabla>
  </DomainObject.Predmet.ProtustrankaWithAdress>
  <DomainObject.Predmet.ProtustrankaWithAdressOIB>
    <izvorni_sadrzaj>METEOR TRADE društvo s ograničenom odgovornošću za trgovinu i promidžbu, OIB 07390847167, Optujska 12, Varaždin</izvorni_sadrzaj>
    <derivirana_varijabla naziv="DomainObject.Predmet.ProtustrankaWithAdressOIB_1">METEOR TRADE društvo s ograničenom odgovornošću za trgovinu i promidžbu, OIB 07390847167, Optujska 12, Varaždin</derivirana_varijabla>
  </DomainObject.Predmet.ProtustrankaWithAdressOIB>
  <DomainObject.Predmet.ProtustrankaNazivFormated>
    <izvorni_sadrzaj>METEOR TRADE društvo s ograničenom odgovornošću za trgovinu i promidžbu</izvorni_sadrzaj>
    <derivirana_varijabla naziv="DomainObject.Predmet.ProtustrankaNazivFormated_1">METEOR TRADE društvo s ograničenom odgovornošću za trgovinu i promidžbu</derivirana_varijabla>
  </DomainObject.Predmet.ProtustrankaNazivFormated>
  <DomainObject.Predmet.ProtustrankaNazivFormatedOIB>
    <izvorni_sadrzaj>METEOR TRADE društvo s ograničenom odgovornošću za trgovinu i promidžbu, OIB 07390847167</izvorni_sadrzaj>
    <derivirana_varijabla naziv="DomainObject.Predmet.ProtustrankaNazivFormatedOIB_1">METEOR TRADE društvo s ograničenom odgovornošću za trgovinu i promidžbu, OIB 07390847167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METEOR TRADE društvo s ograničenom odgovornošću za trgovinu i promidžbu</item>
    </izvorni_sadrzaj>
    <derivirana_varijabla naziv="DomainObject.Predmet.ProtuStrankaListFormated_1">
      <item>METEOR TRADE društvo s ograničenom odgovornošću za trgovinu i promidžbu</item>
    </derivirana_varijabla>
  </DomainObject.Predmet.ProtuStrankaListFormated>
  <DomainObject.Predmet.ProtuStrankaListFormatedOIB>
    <izvorni_sadrzaj>
      <item>METEOR TRADE društvo s ograničenom odgovornošću za trgovinu i promidžbu, OIB 07390847167</item>
    </izvorni_sadrzaj>
    <derivirana_varijabla naziv="DomainObject.Predmet.ProtuStrankaListFormatedOIB_1">
      <item>METEOR TRADE društvo s ograničenom odgovornošću za trgovinu i promidžbu, OIB 07390847167</item>
    </derivirana_varijabla>
  </DomainObject.Predmet.ProtuStrankaListFormatedOIB>
  <DomainObject.Predmet.ProtuStrankaListFormatedWithAdress>
    <izvorni_sadrzaj>
      <item>METEOR TRADE društvo s ograničenom odgovornošću za trgovinu i promidžbu, Optujska 12, Varaždin</item>
    </izvorni_sadrzaj>
    <derivirana_varijabla naziv="DomainObject.Predmet.ProtuStrankaListFormatedWithAdress_1">
      <item>METEOR TRADE društvo s ograničenom odgovornošću za trgovinu i promidžbu, Optujska 12, Varaždin</item>
    </derivirana_varijabla>
  </DomainObject.Predmet.ProtuStrankaListFormatedWithAdress>
  <DomainObject.Predmet.ProtuStrankaListFormatedWithAdressOIB>
    <izvorni_sadrzaj>
      <item>METEOR TRADE društvo s ograničenom odgovornošću za trgovinu i promidžbu, OIB 07390847167, Optujska 12, Varaždin</item>
    </izvorni_sadrzaj>
    <derivirana_varijabla naziv="DomainObject.Predmet.ProtuStrankaListFormatedWithAdressOIB_1">
      <item>METEOR TRADE društvo s ograničenom odgovornošću za trgovinu i promidžbu, OIB 07390847167, Optujska 12, Varaždin</item>
    </derivirana_varijabla>
  </DomainObject.Predmet.ProtuStrankaListFormatedWithAdressOIB>
  <DomainObject.Predmet.ProtuStrankaListNazivFormated>
    <izvorni_sadrzaj>
      <item>METEOR TRADE društvo s ograničenom odgovornošću za trgovinu i promidžbu</item>
    </izvorni_sadrzaj>
    <derivirana_varijabla naziv="DomainObject.Predmet.ProtuStrankaListNazivFormated_1">
      <item>METEOR TRADE društvo s ograničenom odgovornošću za trgovinu i promidžbu</item>
    </derivirana_varijabla>
  </DomainObject.Predmet.ProtuStrankaListNazivFormated>
  <DomainObject.Predmet.ProtuStrankaListNazivFormatedOIB>
    <izvorni_sadrzaj>
      <item>METEOR TRADE društvo s ograničenom odgovornošću za trgovinu i promidžbu, OIB 07390847167</item>
    </izvorni_sadrzaj>
    <derivirana_varijabla naziv="DomainObject.Predmet.ProtuStrankaListNazivFormatedOIB_1">
      <item>METEOR TRADE društvo s ograničenom odgovornošću za trgovinu i promidžbu, OIB 07390847167</item>
    </derivirana_varijabla>
  </DomainObject.Predmet.ProtuStrankaListNazivFormatedOIB>
  <DomainObject.Predmet.OstaliListFormated>
    <izvorni_sadrzaj>
      <item>SLAVICA OREHOVEC</item>
    </izvorni_sadrzaj>
    <derivirana_varijabla naziv="DomainObject.Predmet.OstaliListFormated_1">
      <item>SLAVICA OREHOVEC</item>
    </derivirana_varijabla>
  </DomainObject.Predmet.OstaliListFormated>
  <DomainObject.Predmet.OstaliListFormatedOIB>
    <izvorni_sadrzaj>
      <item>SLAVICA OREHOVEC, OIB 69855771162</item>
    </izvorni_sadrzaj>
    <derivirana_varijabla naziv="DomainObject.Predmet.OstaliListFormatedOIB_1">
      <item>SLAVICA OREHOVEC, OIB 69855771162</item>
    </derivirana_varijabla>
  </DomainObject.Predmet.OstaliListFormatedOIB>
  <DomainObject.Predmet.OstaliListFormatedWithAdress>
    <izvorni_sadrzaj>
      <item>SLAVICA OREHOVEC, F. Prešerna 11b, 40000 Čakovec</item>
    </izvorni_sadrzaj>
    <derivirana_varijabla naziv="DomainObject.Predmet.OstaliListFormatedWithAdress_1">
      <item>SLAVICA OREHOVEC, F. Prešerna 11b, 40000 Čakovec</item>
    </derivirana_varijabla>
  </DomainObject.Predmet.OstaliListFormatedWithAdress>
  <DomainObject.Predmet.OstaliListFormatedWithAdressOIB>
    <izvorni_sadrzaj>
      <item>SLAVICA OREHOVEC, OIB 69855771162, F. Prešerna 11b, 40000 Čakovec</item>
    </izvorni_sadrzaj>
    <derivirana_varijabla naziv="DomainObject.Predmet.OstaliListFormatedWithAdressOIB_1">
      <item>SLAVICA OREHOVEC, OIB 69855771162, F. Prešerna 11b, 40000 Čakovec</item>
    </derivirana_varijabla>
  </DomainObject.Predmet.OstaliListFormatedWithAdressOIB>
  <DomainObject.Predmet.OstaliListNazivFormated>
    <izvorni_sadrzaj>
      <item>SLAVICA OREHOVEC</item>
    </izvorni_sadrzaj>
    <derivirana_varijabla naziv="DomainObject.Predmet.OstaliListNazivFormated_1">
      <item>SLAVICA OREHOVEC</item>
    </derivirana_varijabla>
  </DomainObject.Predmet.OstaliListNazivFormated>
  <DomainObject.Predmet.OstaliListNazivFormatedOIB>
    <izvorni_sadrzaj>
      <item>SLAVICA OREHOVEC, OIB 69855771162</item>
    </izvorni_sadrzaj>
    <derivirana_varijabla naziv="DomainObject.Predmet.OstaliListNazivFormatedOIB_1"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METEOR TRADE društvo s ograničenom odgovornošću za trgovinu i promidžbu</izvorni_sadrzaj>
    <derivirana_varijabla naziv="DomainObject.Predmet.ProtustrankaIDrugi_1">METEOR TRADE društvo s ograničenom odgovornošću za trgovinu i promidžbu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METEOR TRADE društvo s ograničenom odgovornošću za trgovinu i promidžbu, OIB 07390847167, Optujska 12, Varaždin</izvorni_sadrzaj>
    <derivirana_varijabla naziv="DomainObject.Predmet.ProtustrankaIDrugiAdressOIB_1">METEOR TRADE društvo s ograničenom odgovornošću za trgovinu i promidžbu, OIB 07390847167,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METEOR TRADE društvo s ograničenom odgovornošću za trgovinu i promidžbu</item>
      <item>SLAVICA OREHOVEC</item>
    </izvorni_sadrzaj>
    <derivirana_varijabla naziv="DomainObject.Predmet.SudioniciListNaziv_1">
      <item>Financijska agencija</item>
      <item>METEOR TRADE društvo s ograničenom odgovornošću za trgovinu i promidžbu</item>
      <item>SLAVICA OREHOVEC</item>
    </derivirana_varijabla>
  </DomainObject.Predmet.SudioniciListNaziv>
  <DomainObject.Predmet.SudioniciListAdressOIB>
    <izvorni_sadrzaj>
      <item>Financijska agencija, OIB 85821130368</item>
      <item>METEOR TRADE društvo s ograničenom odgovornošću za trgovinu i promidžbu, OIB 07390847167, Optujska 12,Varaždin</item>
      <item>SLAVICA OREHOVEC, OIB 69855771162, F. Prešerna 11b,40000 Čakovec</item>
    </izvorni_sadrzaj>
    <derivirana_varijabla naziv="DomainObject.Predmet.SudioniciListAdressOIB_1">
      <item>Financijska agencija, OIB 85821130368</item>
      <item>METEOR TRADE društvo s ograničenom odgovornošću za trgovinu i promidžbu, OIB 07390847167, Optujska 12,Varaždin</item>
      <item>SLAVICA OREHOVEC, OIB 69855771162, F.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07390847167</item>
      <item>, OIB 69855771162</item>
    </izvorni_sadrzaj>
    <derivirana_varijabla naziv="DomainObject.Predmet.SudioniciListNazivOIB_1">
      <item>, OIB 85821130368</item>
      <item>, OIB 07390847167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61232-53AE-497D-8718-762F96B94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284</properties:Words>
  <properties:Characters>1592</properties:Characters>
  <properties:Lines>64</properties:Lines>
  <properties:Paragraphs>26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2016-04-08T13:39:00Z</dcterms:created>
  <dc:creator>VOTA NĂO Ŕ REGIONALIZAÇĂO! SIM AO REFORÇO DO MUNICIPALISMO!</dc:creator>
  <dc:description>A REGIONALIZAÇĂO É UM ERRO COLOSSAL!</dc:description>
  <cp:lastModifiedBy>Lea Rogina</cp:lastModifiedBy>
  <cp:lastPrinted>2016-11-07T08:42:00Z</cp:lastPrinted>
  <dcterms:modified xmlns:xsi="http://www.w3.org/2001/XMLSchema-instance" xsi:type="dcterms:W3CDTF">2016-11-08T08:27:00Z</dcterms:modified>
  <cp:revision>43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