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59cc" w14:paraId="a6b59cc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ED489B">
        <w:rPr>
          <w:lang w:val="hr-HR"/>
        </w:rPr>
        <w:t>500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ED489B">
        <w:rPr>
          <w:lang w:val="hr-HR"/>
        </w:rPr>
        <w:t>SERVIS TAHOGRAF</w:t>
      </w:r>
      <w:r w:rsidR="00166D7D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ED489B">
        <w:rPr>
          <w:lang w:val="hr-HR"/>
        </w:rPr>
        <w:t>Pušćine</w:t>
      </w:r>
      <w:r w:rsidR="00340840">
        <w:rPr>
          <w:lang w:val="hr-HR"/>
        </w:rPr>
        <w:t xml:space="preserve">, </w:t>
      </w:r>
      <w:r w:rsidR="00ED489B">
        <w:rPr>
          <w:lang w:val="hr-HR"/>
        </w:rPr>
        <w:t>Čakovečka 72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ED489B" w:rsidRPr="00ED489B">
        <w:rPr>
          <w:lang w:val="hr-HR"/>
        </w:rPr>
        <w:t>90916424512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133BA2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ED489B" w:rsidRPr="00ED489B">
        <w:rPr>
          <w:lang w:val="hr-HR"/>
        </w:rPr>
        <w:t>SERVIS TAHOGRAF d.o.o., Pušćine, Čakovečka 72, OIB: 90916424512</w:t>
      </w:r>
      <w:r w:rsidRPr="00071235">
        <w:rPr>
          <w:lang w:val="hr-HR"/>
        </w:rPr>
        <w:t xml:space="preserve">, iznosi </w:t>
      </w:r>
      <w:r w:rsidR="00ED489B">
        <w:rPr>
          <w:lang w:val="hr-HR"/>
        </w:rPr>
        <w:t>18.596,39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ED489B">
        <w:rPr>
          <w:lang w:val="hr-HR"/>
        </w:rPr>
        <w:t>Davor Đurman</w:t>
      </w:r>
      <w:r w:rsidR="003E1673">
        <w:rPr>
          <w:lang w:val="hr-HR"/>
        </w:rPr>
        <w:t xml:space="preserve">, </w:t>
      </w:r>
      <w:r w:rsidR="00ED489B">
        <w:rPr>
          <w:lang w:val="hr-HR"/>
        </w:rPr>
        <w:t>Pušćine</w:t>
      </w:r>
      <w:r w:rsidR="00A332C4">
        <w:rPr>
          <w:lang w:val="hr-HR"/>
        </w:rPr>
        <w:t xml:space="preserve">, </w:t>
      </w:r>
      <w:r w:rsidR="00ED489B">
        <w:rPr>
          <w:lang w:val="hr-HR"/>
        </w:rPr>
        <w:t>Čakovečka 72</w:t>
      </w:r>
      <w:r w:rsidR="00A332C4">
        <w:rPr>
          <w:lang w:val="hr-HR"/>
        </w:rPr>
        <w:t xml:space="preserve">, </w:t>
      </w:r>
      <w:r w:rsidR="00A332C4" w:rsidRPr="00071235">
        <w:rPr>
          <w:lang w:val="hr-HR"/>
        </w:rPr>
        <w:t xml:space="preserve">OIB: </w:t>
      </w:r>
      <w:r w:rsidR="00ED489B">
        <w:rPr>
          <w:lang w:val="hr-HR"/>
        </w:rPr>
        <w:t>89675484004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ED489B">
        <w:rPr>
          <w:lang w:val="hr-HR"/>
        </w:rPr>
        <w:t>500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33BA2">
        <w:rPr>
          <w:lang w:val="hr-HR"/>
        </w:rPr>
        <w:t>26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ED489B" w:rsidRPr="00ED489B">
        <w:rPr>
          <w:lang w:val="hr-HR"/>
        </w:rPr>
        <w:t>SERVIS TAHOGRAF d.o.o., Pušćine, Čakovečka 72, OIB: 90916424512</w:t>
      </w:r>
      <w:r w:rsidR="005C4196" w:rsidRPr="00071235">
        <w:rPr>
          <w:lang w:val="hr-HR"/>
        </w:rPr>
        <w:t xml:space="preserve">, navodeći da dužnik na dan </w:t>
      </w:r>
      <w:r w:rsidR="00133BA2">
        <w:rPr>
          <w:lang w:val="hr-HR"/>
        </w:rPr>
        <w:t>22</w:t>
      </w:r>
      <w:r w:rsidR="009D534A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ED489B">
        <w:rPr>
          <w:lang w:val="hr-HR"/>
        </w:rPr>
        <w:t>18.596,39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33BA2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4A1" w:rsidRPr="009144A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ED489B">
      <w:rPr>
        <w:lang w:val="hr-HR"/>
      </w:rPr>
      <w:t>500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33BA2"/>
    <w:rsid w:val="0015045D"/>
    <w:rsid w:val="00166D7D"/>
    <w:rsid w:val="001A6BE3"/>
    <w:rsid w:val="001C2403"/>
    <w:rsid w:val="00230866"/>
    <w:rsid w:val="00340840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666674"/>
    <w:rsid w:val="00690096"/>
    <w:rsid w:val="007B76BA"/>
    <w:rsid w:val="008229E5"/>
    <w:rsid w:val="008836F2"/>
    <w:rsid w:val="00904184"/>
    <w:rsid w:val="009144A1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4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4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TAHOGRAF d.o.o. za proizvodnju metalne galanterije, preciznu mehaniku, trgovinu i poslovne usluge zastupanog po punomoćniku Davor Đurman</izvorni_sadrzaj>
    <derivirana_varijabla naziv="DomainObject.Predmet.ProtustrankaFormated_1">  SERVIS TAHOGRAF d.o.o. za proizvodnju metalne galanterije, preciznu mehaniku, trgovinu i poslovne usluge zastupanog po punomoćniku Davor Đurman</derivirana_varijabla>
  </DomainObject.Predmet.ProtustrankaFormated>
  <DomainObject.Predmet.ProtustrankaFormatedOIB>
    <izvorni_sadrzaj>  SERVIS TAHOGRAF d.o.o. za proizvodnju metalne galanterije, preciznu mehaniku, trgovinu i poslovne usluge, OIB 90916424512 zastupanog po punomoćniku Davor Đurman</izvorni_sadrzaj>
    <derivirana_varijabla naziv="DomainObject.Predmet.ProtustrankaFormatedOIB_1">  SERVIS TAHOGRAF d.o.o. za proizvodnju metalne galanterije, preciznu mehaniku, trgovinu i poslovne usluge, OIB 90916424512 zastupanog po punomoćniku Davor Đurman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 zastupanog po punomoćniku Davor Đurman</izvorni_sadrzaj>
    <derivirana_varijabla naziv="DomainObject.Predmet.ProtustrankaFormatedWithAdress_1"> SERVIS TAHOGRAF d.o.o. za proizvodnju metalne galanterije, preciznu mehaniku, trgovinu i poslovne usluge, Čakovečka 72, 40000 Pušćine zastupanog po punomoćniku Davor Đurman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 zastupanog po punomoćniku Davor Đurman</izvorni_sadrzaj>
    <derivirana_varijabla naziv="DomainObject.Predmet.ProtustrankaFormatedWithAdressOIB_1"> SERVIS TAHOGRAF d.o.o. za proizvodnju metalne galanterije, preciznu mehaniku, trgovinu i poslovne usluge, OIB 90916424512, Čakovečka 72, 40000 Pušćine zastupanog po punomoćniku Davor Đurman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18596.39</izvorni_sadrzaj>
    <derivirana_varijabla naziv="DomainObject.Predmet.TrenutnaVrijednost_1">18596.39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TAHOGRAF d.o.o. za proizvodnju metalne galanterije, preciznu mehaniku, trgovinu i poslovne usluge zastupanog po punomoćniku Davor Đurman</item>
    </izvorni_sadrzaj>
    <derivirana_varijabla naziv="DomainObject.Predmet.ProtuStrankaListFormated_1">
      <item>SERVIS TAHOGRAF d.o.o. za proizvodnju metalne galanterije, preciznu mehaniku, trgovinu i poslovne usluge zastupanog po punomoćniku Davor Đurman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 zastupanog po punomoćniku Davor Đurman</item>
    </izvorni_sadrzaj>
    <derivirana_varijabla naziv="DomainObject.Predmet.ProtuStrankaListFormatedOIB_1">
      <item>SERVIS TAHOGRAF d.o.o. za proizvodnju metalne galanterije, preciznu mehaniku, trgovinu i poslovne usluge, OIB 90916424512 zastupanog po punomoćniku Davor Đurman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 zastupanog po punomoćniku Davor Đurman</item>
    </izvorni_sadrzaj>
    <derivirana_varijabla naziv="DomainObject.Predmet.ProtuStrankaListFormatedWithAdress_1">
      <item>SERVIS TAHOGRAF d.o.o. za proizvodnju metalne galanterije, preciznu mehaniku, trgovinu i poslovne usluge, Čakovečka 72, 40000 Pušćine zastupanog po punomoćniku Davor Đurman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 zastupanog po punomoćniku Davor Đurman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 zastupanog po punomoćniku Davor Đurman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Sudski registar</item>
      <item>Davor Đurman punomoćnik sudionika u postupku SERVIS TAHOGRAF d.o.o. za proizvodnju metalne galanterije, preciznu mehaniku, trgovinu i poslovne usluge</item>
      <item>Porezna uprava - Ispostava Čakovec</item>
      <item>Županijsko državno odvjetništvo</item>
    </izvorni_sadrzaj>
    <derivirana_varijabla naziv="DomainObject.Predmet.OstaliListFormated_1">
      <item>Sudski registar</item>
      <item>Davor Đurman punomoćnik sudionika u postupku SERVIS TAHOGRAF d.o.o. za proizvodnju metalne galanterije, preciznu mehaniku, trgovinu i poslovne usluge</item>
      <item>Porezna uprava - Ispostava Čakovec</item>
      <item>Županijsko državno odvjetništvo</item>
    </derivirana_varijabla>
  </DomainObject.Predmet.OstaliListFormated>
  <DomainObject.Predmet.OstaliListFormatedOIB>
    <izvorni_sadrzaj>
      <item>Sudski registar</item>
      <item>Davor Đurman, OIB 89675484004 punomoćnik sudionika u postupku SERVIS TAHOGRAF d.o.o. za proizvodnju metalne galanterije, preciznu mehaniku, trgovinu i poslovne usluge</item>
      <item>Porezna uprava - Ispostava Čakovec</item>
      <item>Županijsko državno odvjetništvo</item>
    </izvorni_sadrzaj>
    <derivirana_varijabla naziv="DomainObject.Predmet.OstaliListFormatedOIB_1">
      <item>Sudski registar</item>
      <item>Davor Đurman, OIB 89675484004 punomoćnik sudionika u postupku SERVIS TAHOGRAF d.o.o. za proizvodnju metalne galanterije, preciznu mehaniku, trgovinu i poslovne usluge</item>
      <item>Porezna uprava - Ispostava Čakovec</item>
      <item>Županijsko državno odvjetništvo</item>
    </derivirana_varijabla>
  </DomainObject.Predmet.OstaliListFormatedOIB>
  <DomainObject.Predmet.OstaliListFormatedWithAdress>
    <izvorni_sadrzaj>
      <item>Sudski registar</item>
      <item>Davor Đurman, Čakovečka 72, 40000 Pušćine punomoćnik sudionika u postupku SERVIS TAHOGRAF d.o.o. za proizvodnju metalne galanterije, preciznu mehaniku, trgovinu i poslovne usluge</item>
      <item>Porezna uprava - Ispostava Čakovec, O. Keršovanija 11, 40000 Čakovec</item>
      <item>Županijsko državno odvjetništvo</item>
    </izvorni_sadrzaj>
    <derivirana_varijabla naziv="DomainObject.Predmet.OstaliListFormatedWithAdress_1">
      <item>Sudski registar</item>
      <item>Davor Đurman, Čakovečka 72, 40000 Pušćine punomoćnik sudionika u postupku SERVIS TAHOGRAF d.o.o. za proizvodnju metalne galanterije, preciznu mehaniku, trgovinu i poslovne usluge</item>
      <item>Porezna uprava - Ispostava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Davor Đurman, OIB 89675484004, Čakovečka 72, 40000 Pušćine punomoćnik sudionika u postupku SERVIS TAHOGRAF d.o.o. za proizvodnju metalne galanterije, preciznu mehaniku, trgovinu i poslovne usluge</item>
      <item>Porezna uprava - Ispostava Čakovec, O. Keršovanija 11, 40000 Čakovec</item>
      <item>Županijsko državno odvjetništvo</item>
    </izvorni_sadrzaj>
    <derivirana_varijabla naziv="DomainObject.Predmet.OstaliListFormatedWithAdressOIB_1">
      <item>Sudski registar</item>
      <item>Davor Đurman, OIB 89675484004, Čakovečka 72, 40000 Pušćine punomoćnik sudionika u postupku SERVIS TAHOGRAF d.o.o. za proizvodnju metalne galanterije, preciznu mehaniku, trgovinu i poslovne usluge</item>
      <item>Porezna uprava - Ispostava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Davor Đurman</item>
      <item>Porezna uprava - Ispostava Čakovec</item>
      <item>Županijsko državno odvjetništvo</item>
    </izvorni_sadrzaj>
    <derivirana_varijabla naziv="DomainObject.Predmet.OstaliListNazivFormated_1">
      <item>Sudski registar</item>
      <item>Davor Đurman</item>
      <item>Porezna uprava - Ispostava Čakovec</item>
      <item>Županijsko državno odvjetništvo</item>
    </derivirana_varijabla>
  </DomainObject.Predmet.OstaliListNazivFormated>
  <DomainObject.Predmet.OstaliListNazivFormatedOIB>
    <izvorni_sadrzaj>
      <item>Sudski registar</item>
      <item>Davor Đurman, OIB 89675484004</item>
      <item>Porezna uprava - Ispostava Čakovec</item>
      <item>Županijsko državno odvjetništvo</item>
    </izvorni_sadrzaj>
    <derivirana_varijabla naziv="DomainObject.Predmet.OstaliListNazivFormatedOIB_1">
      <item>Sudski registar</item>
      <item>Davor Đurman, OIB 89675484004</item>
      <item>Porezna uprava - Ispostava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TAHOGRAF d.o.o. za proizvodnju metalne galanterije, preciznu mehaniku, trgovinu i poslovne usluge</item>
      <item>Sudski registar</item>
      <item>Davor Đurman</item>
      <item>Porezna uprava - Ispostava Čakovec</item>
      <item>Županijsko državno odvjetništvo</item>
    </izvorni_sadrzaj>
    <derivirana_varijabla naziv="DomainObject.Predmet.SudioniciListNaziv_1">
      <item>Financijska agencija</item>
      <item>SERVIS TAHOGRAF d.o.o. za proizvodnju metalne galanterije, preciznu mehaniku, trgovinu i poslovne usluge</item>
      <item>Sudski registar</item>
      <item>Davor Đurman</item>
      <item>Porezna uprava - Ispostava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SERVIS TAHOGRAF d.o.o. za proizvodnju metalne galanterije, preciznu mehaniku, trgovinu i poslovne usluge, OIB 90916424512, Čakovečka 72,40000 Pušćine</item>
      <item>Sudski registar</item>
      <item>Davor Đurman, OIB 89675484004, Čakovečka 72,40000 Pušćine</item>
      <item>Porezna uprava - Ispostava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SERVIS TAHOGRAF d.o.o. za proizvodnju metalne galanterije, preciznu mehaniku, trgovinu i poslovne usluge, OIB 90916424512, Čakovečka 72,40000 Pušćine</item>
      <item>Sudski registar</item>
      <item>Davor Đurman, OIB 89675484004, Čakovečka 72,40000 Pušćine</item>
      <item>Porezna uprava - Ispostava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90916424512</item>
      <item>, OIB null</item>
      <item>, OIB 89675484004</item>
      <item>, OIB null</item>
      <item>, OIB null</item>
    </izvorni_sadrzaj>
    <derivirana_varijabla naziv="DomainObject.Predmet.SudioniciListNazivOIB_1">
      <item>, OIB 85821130368</item>
      <item>, OIB 90916424512</item>
      <item>, OIB null</item>
      <item>, OIB 89675484004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4EFD9-761A-4426-82F4-099B30E0C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2541</properties:Characters>
  <properties:Lines>75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2017-09-27T13:02:00Z</dcterms:created>
  <dc:creator>Katarina Breški</dc:creator>
  <cp:lastModifiedBy>Nevenka Vuković</cp:lastModifiedBy>
  <cp:lastPrinted>2017-09-07T08:55:00Z</cp:lastPrinted>
  <dcterms:modified xmlns:xsi="http://www.w3.org/2001/XMLSchema-instance" xsi:type="dcterms:W3CDTF">2017-09-28T07:34:00Z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