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7c24" w14:paraId="2897c2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7740E">
        <w:rPr>
          <w:rFonts w:hAnsi="Times New Roman" w:ascii="Times New Roman"/>
          <w:noProof/>
          <w:szCs w:val="24"/>
          <w:lang w:val="hr-HR"/>
        </w:rPr>
        <w:t>6891/2015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1D6DA1" w:rsidP="001D6DA1" w:rsidR="001D6DA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7740E">
        <w:rPr>
          <w:rFonts w:hAnsi="Times New Roman" w:ascii="Times New Roman"/>
        </w:rPr>
        <w:t xml:space="preserve"> </w:t>
      </w:r>
      <w:r w:rsidR="0087740E" w:rsidRPr="0087740E">
        <w:rPr>
          <w:rFonts w:hAnsi="Times New Roman" w:ascii="Times New Roman"/>
        </w:rPr>
        <w:t>PROJEKT GUNDULIĆ 3 d.o.o., Zagreb, Gundulićeva 3, OIB: 38350109916, MBS: 080809921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9E73D2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87740E">
        <w:rPr>
          <w:rFonts w:hAnsi="Times New Roman" w:ascii="Times New Roman"/>
        </w:rPr>
        <w:t xml:space="preserve"> </w:t>
      </w:r>
      <w:r w:rsidR="0087740E" w:rsidRPr="0087740E">
        <w:rPr>
          <w:rFonts w:hAnsi="Times New Roman" w:ascii="Times New Roman"/>
        </w:rPr>
        <w:t>PROJEKT GUNDULIĆ 3 d.o.o., Zagreb, Gundulićeva 3, OIB: 38350109916, MBS: 080809921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9E73D2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ED44DF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1B6FD9">
        <w:rPr>
          <w:rFonts w:hAnsi="Times New Roman" w:ascii="Times New Roman"/>
          <w:szCs w:val="24"/>
        </w:rPr>
        <w:t>Berislav Maksimović, OIB: 57300759557, Hrašćica, Braće Radić 1, Varaždin.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7740E">
        <w:rPr>
          <w:rFonts w:hAnsi="Times New Roman" w:ascii="Times New Roman"/>
        </w:rPr>
        <w:t xml:space="preserve"> </w:t>
      </w:r>
      <w:r w:rsidR="0087740E" w:rsidRPr="0087740E">
        <w:rPr>
          <w:rFonts w:hAnsi="Times New Roman" w:ascii="Times New Roman"/>
        </w:rPr>
        <w:t>PROJEKT GUNDULIĆ 3 d.o.o., Zagreb, Gundulićeva 3, OIB: 38350109916, MBS: 080809921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E73D2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70558F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0558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7740E">
      <w:rPr>
        <w:rFonts w:hAnsi="Times New Roman" w:ascii="Times New Roman"/>
      </w:rPr>
      <w:t>6891/2015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B6FD9"/>
    <w:rsid w:val="001D6DA1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5B66E0"/>
    <w:rsid w:val="006356C5"/>
    <w:rsid w:val="00655BBC"/>
    <w:rsid w:val="006D4444"/>
    <w:rsid w:val="0070558F"/>
    <w:rsid w:val="00713CF9"/>
    <w:rsid w:val="00730EAB"/>
    <w:rsid w:val="00747D51"/>
    <w:rsid w:val="007A29F9"/>
    <w:rsid w:val="00840E3D"/>
    <w:rsid w:val="00867439"/>
    <w:rsid w:val="00867F16"/>
    <w:rsid w:val="0087740E"/>
    <w:rsid w:val="0090185C"/>
    <w:rsid w:val="009240EB"/>
    <w:rsid w:val="00997BA9"/>
    <w:rsid w:val="009A6D70"/>
    <w:rsid w:val="009E73D2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D44DF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58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58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58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58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5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58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5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5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6891</izvorni_sadrzaj>
    <derivirana_varijabla naziv="DomainObject.Predmet.Broj_1">6891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St-6891/2015</izvorni_sadrzaj>
    <derivirana_varijabla naziv="DomainObject.Predmet.OznakaBroj_1">St-6891/2015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Gundulić 3 d.o.o. zastupanog po punomoćniku Igor Maksimiljanović</izvorni_sadrzaj>
    <derivirana_varijabla naziv="DomainObject.Predmet.ProtustrankaFormated_1">  Projekt Gundulić 3 d.o.o. zastupanog po punomoćniku Igor Maksimiljanović</derivirana_varijabla>
  </DomainObject.Predmet.ProtustrankaFormated>
  <DomainObject.Predmet.ProtustrankaFormatedOIB>
    <izvorni_sadrzaj>  Projekt Gundulić 3 d.o.o., OIB 38350109916 zastupanog po punomoćniku Igor Maksimiljanović</izvorni_sadrzaj>
    <derivirana_varijabla naziv="DomainObject.Predmet.ProtustrankaFormatedOIB_1">  Projekt Gundulić 3 d.o.o., OIB 38350109916 zastupanog po punomoćniku Igor Maksimiljanović</derivirana_varijabla>
  </DomainObject.Predmet.ProtustrankaFormatedOIB>
  <DomainObject.Predmet.ProtustrankaFormatedWithAdress>
    <izvorni_sadrzaj> Projekt Gundulić 3 d.o.o., Gundulićeva 3, 10000 Zagreb zastupanog po punomoćniku Igor Maksimiljanović</izvorni_sadrzaj>
    <derivirana_varijabla naziv="DomainObject.Predmet.ProtustrankaFormatedWithAdress_1"> Projekt Gundulić 3 d.o.o., Gundulićeva 3, 10000 Zagreb zastupanog po punomoćniku Igor Maksimiljanović</derivirana_varijabla>
  </DomainObject.Predmet.ProtustrankaFormatedWithAdress>
  <DomainObject.Predmet.ProtustrankaFormatedWithAdressOIB>
    <izvorni_sadrzaj> Projekt Gundulić 3 d.o.o., OIB 38350109916, Gundulićeva 3, 10000 Zagreb zastupanog po punomoćniku Igor Maksimiljanović</izvorni_sadrzaj>
    <derivirana_varijabla naziv="DomainObject.Predmet.ProtustrankaFormatedWithAdressOIB_1"> Projekt Gundulić 3 d.o.o., OIB 38350109916, Gundulićeva 3, 10000 Zagreb zastupanog po punomoćniku Igor Maksimiljanović</derivirana_varijabla>
  </DomainObject.Predmet.ProtustrankaFormatedWithAdressOIB>
  <DomainObject.Predmet.ProtustrankaWithAdress>
    <izvorni_sadrzaj>Projekt Gundulić 3 d.o.o. Gundulićeva 3, 10000 Zagreb</izvorni_sadrzaj>
    <derivirana_varijabla naziv="DomainObject.Predmet.ProtustrankaWithAdress_1">Projekt Gundulić 3 d.o.o. Gundulićeva 3, 10000 Zagreb</derivirana_varijabla>
  </DomainObject.Predmet.ProtustrankaWithAdress>
  <DomainObject.Predmet.ProtustrankaWithAdressOIB>
    <izvorni_sadrzaj>Projekt Gundulić 3 d.o.o., OIB 38350109916, Gundulićeva 3, 10000 Zagreb</izvorni_sadrzaj>
    <derivirana_varijabla naziv="DomainObject.Predmet.ProtustrankaWithAdressOIB_1">Projekt Gundulić 3 d.o.o., OIB 38350109916, Gundulićeva 3, 10000 Zagreb</derivirana_varijabla>
  </DomainObject.Predmet.ProtustrankaWithAdressOIB>
  <DomainObject.Predmet.ProtustrankaNazivFormated>
    <izvorni_sadrzaj>Projekt Gundulić 3 d.o.o.</izvorni_sadrzaj>
    <derivirana_varijabla naziv="DomainObject.Predmet.ProtustrankaNazivFormated_1">Projekt Gundulić 3 d.o.o.</derivirana_varijabla>
  </DomainObject.Predmet.ProtustrankaNazivFormated>
  <DomainObject.Predmet.ProtustrankaNazivFormatedOIB>
    <izvorni_sadrzaj>Projekt Gundulić 3 d.o.o., OIB 38350109916</izvorni_sadrzaj>
    <derivirana_varijabla naziv="DomainObject.Predmet.ProtustrankaNazivFormatedOIB_1">Projekt Gundulić 3 d.o.o., OIB 38350109916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Gundulić 3 d.o.o. zastupanog po punomoćniku Igor Maksimiljanović</item>
    </izvorni_sadrzaj>
    <derivirana_varijabla naziv="DomainObject.Predmet.ProtuStrankaListFormated_1">
      <item>Projekt Gundulić 3 d.o.o. zastupanog po punomoćniku Igor Maksimiljanović</item>
    </derivirana_varijabla>
  </DomainObject.Predmet.ProtuStrankaListFormated>
  <DomainObject.Predmet.ProtuStrankaListFormatedOIB>
    <izvorni_sadrzaj>
      <item>Projekt Gundulić 3 d.o.o., OIB 38350109916 zastupanog po punomoćniku Igor Maksimiljanović</item>
    </izvorni_sadrzaj>
    <derivirana_varijabla naziv="DomainObject.Predmet.ProtuStrankaListFormatedOIB_1">
      <item>Projekt Gundulić 3 d.o.o., OIB 38350109916 zastupanog po punomoćniku Igor Maksimiljanović</item>
    </derivirana_varijabla>
  </DomainObject.Predmet.ProtuStrankaListFormatedOIB>
  <DomainObject.Predmet.ProtuStrankaListFormatedWithAdress>
    <izvorni_sadrzaj>
      <item>Projekt Gundulić 3 d.o.o., Gundulićeva 3, 10000 Zagreb zastupanog po punomoćniku Igor Maksimiljanović</item>
    </izvorni_sadrzaj>
    <derivirana_varijabla naziv="DomainObject.Predmet.ProtuStrankaListFormatedWithAdress_1">
      <item>Projekt Gundulić 3 d.o.o., Gundulićeva 3, 10000 Zagreb zastupanog po punomoćniku Igor Maksimiljanović</item>
    </derivirana_varijabla>
  </DomainObject.Predmet.ProtuStrankaListFormatedWithAdress>
  <DomainObject.Predmet.ProtuStrankaListFormatedWithAdressOIB>
    <izvorni_sadrzaj>
      <item>Projekt Gundulić 3 d.o.o., OIB 38350109916, Gundulićeva 3, 10000 Zagreb zastupanog po punomoćniku Igor Maksimiljanović</item>
    </izvorni_sadrzaj>
    <derivirana_varijabla naziv="DomainObject.Predmet.ProtuStrankaListFormatedWithAdressOIB_1">
      <item>Projekt Gundulić 3 d.o.o., OIB 38350109916, Gundulićeva 3, 10000 Zagreb zastupanog po punomoćniku Igor Maksimiljanović</item>
    </derivirana_varijabla>
  </DomainObject.Predmet.ProtuStrankaListFormatedWithAdressOIB>
  <DomainObject.Predmet.ProtuStrankaListNazivFormated>
    <izvorni_sadrzaj>
      <item>Projekt Gundulić 3 d.o.o.</item>
    </izvorni_sadrzaj>
    <derivirana_varijabla naziv="DomainObject.Predmet.ProtuStrankaListNazivFormated_1">
      <item>Projekt Gundulić 3 d.o.o.</item>
    </derivirana_varijabla>
  </DomainObject.Predmet.ProtuStrankaListNazivFormated>
  <DomainObject.Predmet.ProtuStrankaListNazivFormatedOIB>
    <izvorni_sadrzaj>
      <item>Projekt Gundulić 3 d.o.o., OIB 38350109916</item>
    </izvorni_sadrzaj>
    <derivirana_varijabla naziv="DomainObject.Predmet.ProtuStrankaListNazivFormatedOIB_1">
      <item>Projekt Gundulić 3 d.o.o., OIB 38350109916</item>
    </derivirana_varijabla>
  </DomainObject.Predmet.ProtuStrankaListNazivFormatedOIB>
  <DomainObject.Predmet.OstaliListFormated>
    <izvorni_sadrzaj>
      <item>Igor Maksimiljanović punomoćnik sudionika u postupku Projekt Gundulić 3 d.o.o.</item>
    </izvorni_sadrzaj>
    <derivirana_varijabla naziv="DomainObject.Predmet.OstaliListFormated_1">
      <item>Igor Maksimiljanović punomoćnik sudionika u postupku Projekt Gundulić 3 d.o.o.</item>
    </derivirana_varijabla>
  </DomainObject.Predmet.OstaliListFormated>
  <DomainObject.Predmet.OstaliListFormatedOIB>
    <izvorni_sadrzaj>
      <item>Igor Maksimiljanović, OIB 80336561664 punomoćnik sudionika u postupku Projekt Gundulić 3 d.o.o.</item>
    </izvorni_sadrzaj>
    <derivirana_varijabla naziv="DomainObject.Predmet.OstaliListFormatedOIB_1">
      <item>Igor Maksimiljanović, OIB 80336561664 punomoćnik sudionika u postupku Projekt Gundulić 3 d.o.o.</item>
    </derivirana_varijabla>
  </DomainObject.Predmet.OstaliListFormatedOIB>
  <DomainObject.Predmet.OstaliListFormatedWithAdress>
    <izvorni_sadrzaj>
      <item>Igor Maksimiljanović, Gundulićeva Ulica 3, 10000 Zagreb punomoćnik sudionika u postupku Projekt Gundulić 3 d.o.o.</item>
    </izvorni_sadrzaj>
    <derivirana_varijabla naziv="DomainObject.Predmet.OstaliListFormatedWithAdress_1">
      <item>Igor Maksimiljanović, Gundulićeva Ulica 3, 10000 Zagreb punomoćnik sudionika u postupku Projekt Gundulić 3 d.o.o.</item>
    </derivirana_varijabla>
  </DomainObject.Predmet.OstaliListFormatedWithAdress>
  <DomainObject.Predmet.OstaliListFormatedWithAdressOIB>
    <izvorni_sadrzaj>
      <item>Igor Maksimiljanović, OIB 80336561664, Gundulićeva Ulica 3, 10000 Zagreb punomoćnik sudionika u postupku Projekt Gundulić 3 d.o.o.</item>
    </izvorni_sadrzaj>
    <derivirana_varijabla naziv="DomainObject.Predmet.OstaliListFormatedWithAdressOIB_1">
      <item>Igor Maksimiljanović, OIB 80336561664, Gundulićeva Ulica 3, 10000 Zagreb punomoćnik sudionika u postupku Projekt Gundulić 3 d.o.o.</item>
    </derivirana_varijabla>
  </DomainObject.Predmet.OstaliListFormatedWithAdressOIB>
  <DomainObject.Predmet.OstaliListNazivFormated>
    <izvorni_sadrzaj>
      <item>Igor Maksimiljanović</item>
    </izvorni_sadrzaj>
    <derivirana_varijabla naziv="DomainObject.Predmet.OstaliListNazivFormated_1">
      <item>Igor Maksimiljanović</item>
    </derivirana_varijabla>
  </DomainObject.Predmet.OstaliListNazivFormated>
  <DomainObject.Predmet.OstaliListNazivFormatedOIB>
    <izvorni_sadrzaj>
      <item>Igor Maksimiljanović, OIB 80336561664</item>
    </izvorni_sadrzaj>
    <derivirana_varijabla naziv="DomainObject.Predmet.OstaliListNazivFormatedOIB_1">
      <item>Igor Maksimiljanović, OIB 80336561664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Gundulić 3 d.o.o.</izvorni_sadrzaj>
    <derivirana_varijabla naziv="DomainObject.Predmet.ProtustrankaIDrugi_1">Projekt Gundulić 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Gundulić 3 d.o.o., OIB 38350109916, Gundulićeva 3, 10000 Zagreb</izvorni_sadrzaj>
    <derivirana_varijabla naziv="DomainObject.Predmet.ProtustrankaIDrugiAdressOIB_1">Projekt Gundulić 3 d.o.o., OIB 38350109916, Gundulićeva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Gundulić 3 d.o.o.</item>
      <item>FINA Regionalni centar Zagreb</item>
      <item>Igor Maksimiljanović</item>
    </izvorni_sadrzaj>
    <derivirana_varijabla naziv="DomainObject.Predmet.SudioniciListNaziv_1">
      <item>Projekt Gundulić 3 d.o.o.</item>
      <item>FINA Regionalni centar Zagreb</item>
      <item>Igor Maksimiljanović</item>
    </derivirana_varijabla>
  </DomainObject.Predmet.SudioniciListNaziv>
  <DomainObject.Predmet.SudioniciListAdressOIB>
    <izvorni_sadrzaj>
      <item>Projekt Gundulić 3 d.o.o., OIB 38350109916, Gundulićeva 3,10000 Zagreb</item>
      <item>FINA Regionalni centar Zagreb, OIB 85821130368, Trg svibanjskih žrtava 1995. 1,10000 Zagreb</item>
      <item>Igor Maksimiljanović, OIB 80336561664, Gundulićeva Ulica 3,10000 Zagreb</item>
    </izvorni_sadrzaj>
    <derivirana_varijabla naziv="DomainObject.Predmet.SudioniciListAdressOIB_1">
      <item>Projekt Gundulić 3 d.o.o., OIB 38350109916, Gundulićeva 3,10000 Zagreb</item>
      <item>FINA Regionalni centar Zagreb, OIB 85821130368, Trg svibanjskih žrtava 1995. 1,10000 Zagreb</item>
      <item>Igor Maksimiljanović, OIB 80336561664, Gundulićeva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38350109916</item>
      <item>, OIB 85821130368</item>
      <item>, OIB 80336561664</item>
    </izvorni_sadrzaj>
    <derivirana_varijabla naziv="DomainObject.Predmet.SudioniciListNazivOIB_1">
      <item>, OIB 38350109916</item>
      <item>, OIB 85821130368</item>
      <item>, OIB 80336561664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2212</properties:Characters>
  <properties:Lines>70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2016-06-20T07:44:00Z</dcterms:created>
  <dc:creator>Sudsko vijeæe</dc:creator>
  <cp:lastModifiedBy>Mirela Šantek</cp:lastModifiedBy>
  <cp:lastPrinted>2016-08-12T09:49:00Z</cp:lastPrinted>
  <dcterms:modified xmlns:xsi="http://www.w3.org/2001/XMLSchema-instance" xsi:type="dcterms:W3CDTF">2016-08-12T09:50:00Z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