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a9ce" w14:paraId="a4da9c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26DD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St-2214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INFO STUDIO d.o.o., Zagreb, Kralja Zvonimira 46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E3B2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hAnsi="Times New Roman" w:ascii="Times New Roman"/>
          <w:sz w:val="24"/>
          <w:szCs w:val="24"/>
        </w:rPr>
        <w:t>080544836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E3B2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80543081641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67327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726DD4" w:rsidRP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INFO STUDIO d.o.o., Zagreb, Kralja Zvonimira 46</w:t>
      </w:r>
      <w:r w:rsidR="00726D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26DD4">
        <w:rPr>
          <w:rFonts w:cs="Times New Roman" w:hAnsi="Times New Roman" w:ascii="Times New Roman"/>
          <w:sz w:val="24"/>
          <w:szCs w:val="24"/>
        </w:rPr>
        <w:t>080544836</w:t>
      </w:r>
      <w:r w:rsidR="00726D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80543081641</w:t>
      </w:r>
      <w:r w:rsidR="00726D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A1F20"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INFO STUDIO d.o.o., Zagreb, Kralja Zvonimira 46</w:t>
      </w:r>
      <w:r w:rsidR="00726D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26DD4">
        <w:rPr>
          <w:rFonts w:cs="Times New Roman" w:hAnsi="Times New Roman" w:ascii="Times New Roman"/>
          <w:sz w:val="24"/>
          <w:szCs w:val="24"/>
        </w:rPr>
        <w:t>080544836</w:t>
      </w:r>
      <w:r w:rsidR="00726D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80543081641</w:t>
      </w:r>
      <w:r w:rsidR="00726DD4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967327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330133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30133"/>
    <w:rsid w:val="0034499A"/>
    <w:rsid w:val="003A1F20"/>
    <w:rsid w:val="004E3B26"/>
    <w:rsid w:val="00604F51"/>
    <w:rsid w:val="00726DD4"/>
    <w:rsid w:val="007659BE"/>
    <w:rsid w:val="007E7B9C"/>
    <w:rsid w:val="00862876"/>
    <w:rsid w:val="00967327"/>
    <w:rsid w:val="009D1BD2"/>
    <w:rsid w:val="009F1879"/>
    <w:rsid w:val="009F7260"/>
    <w:rsid w:val="00A15DB0"/>
    <w:rsid w:val="00BE3395"/>
    <w:rsid w:val="00C9607A"/>
    <w:rsid w:val="00CA6C01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8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6287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628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628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8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628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628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628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St-2214/2015</izvorni_sadrzaj>
    <derivirana_varijabla naziv="DomainObject.Predmet.OznakaBroj_1">St-2214/2015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STUDIO d.o.o.</izvorni_sadrzaj>
    <derivirana_varijabla naziv="DomainObject.Predmet.ProtustrankaFormated_1">  INFO STUDIO d.o.o.</derivirana_varijabla>
  </DomainObject.Predmet.ProtustrankaFormated>
  <DomainObject.Predmet.ProtustrankaFormatedOIB>
    <izvorni_sadrzaj>  INFO STUDIO d.o.o., OIB 80543081641</izvorni_sadrzaj>
    <derivirana_varijabla naziv="DomainObject.Predmet.ProtustrankaFormatedOIB_1">  INFO STUDIO d.o.o., OIB 80543081641</derivirana_varijabla>
  </DomainObject.Predmet.ProtustrankaFormatedOIB>
  <DomainObject.Predmet.ProtustrankaFormatedWithAdress>
    <izvorni_sadrzaj> INFO STUDIO d.o.o., Kralja Zvonimira 46, 10000 Zagreb</izvorni_sadrzaj>
    <derivirana_varijabla naziv="DomainObject.Predmet.ProtustrankaFormatedWithAdress_1"> INFO STUDIO d.o.o., Kralja Zvonimira 46, 10000 Zagreb</derivirana_varijabla>
  </DomainObject.Predmet.ProtustrankaFormatedWithAdress>
  <DomainObject.Predmet.ProtustrankaFormatedWithAdressOIB>
    <izvorni_sadrzaj> INFO STUDIO d.o.o., OIB 80543081641, Kralja Zvonimira 46, 10000 Zagreb</izvorni_sadrzaj>
    <derivirana_varijabla naziv="DomainObject.Predmet.ProtustrankaFormatedWithAdressOIB_1"> INFO STUDIO d.o.o., OIB 80543081641, Kralja Zvonimira 46, 10000 Zagreb</derivirana_varijabla>
  </DomainObject.Predmet.ProtustrankaFormatedWithAdressOIB>
  <DomainObject.Predmet.ProtustrankaWithAdress>
    <izvorni_sadrzaj>INFO STUDIO d.o.o. Kralja Zvonimira 46, 10000 Zagreb</izvorni_sadrzaj>
    <derivirana_varijabla naziv="DomainObject.Predmet.ProtustrankaWithAdress_1">INFO STUDIO d.o.o. Kralja Zvonimira 46, 10000 Zagreb</derivirana_varijabla>
  </DomainObject.Predmet.ProtustrankaWithAdress>
  <DomainObject.Predmet.ProtustrankaWithAdressOIB>
    <izvorni_sadrzaj>INFO STUDIO d.o.o., OIB 80543081641, Kralja Zvonimira 46, 10000 Zagreb</izvorni_sadrzaj>
    <derivirana_varijabla naziv="DomainObject.Predmet.ProtustrankaWithAdressOIB_1">INFO STUDIO d.o.o., OIB 80543081641, Kralja Zvonimira 46, 10000 Zagreb</derivirana_varijabla>
  </DomainObject.Predmet.ProtustrankaWithAdressOIB>
  <DomainObject.Predmet.ProtustrankaNazivFormated>
    <izvorni_sadrzaj>INFO STUDIO d.o.o.</izvorni_sadrzaj>
    <derivirana_varijabla naziv="DomainObject.Predmet.ProtustrankaNazivFormated_1">INFO STUDIO d.o.o.</derivirana_varijabla>
  </DomainObject.Predmet.ProtustrankaNazivFormated>
  <DomainObject.Predmet.ProtustrankaNazivFormatedOIB>
    <izvorni_sadrzaj>INFO STUDIO d.o.o., OIB 80543081641</izvorni_sadrzaj>
    <derivirana_varijabla naziv="DomainObject.Predmet.ProtustrankaNazivFormatedOIB_1">INFO STUDIO d.o.o., OIB 80543081641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STUDIO d.o.o.</item>
    </izvorni_sadrzaj>
    <derivirana_varijabla naziv="DomainObject.Predmet.ProtuStrankaListFormated_1">
      <item>INFO STUDIO d.o.o.</item>
    </derivirana_varijabla>
  </DomainObject.Predmet.ProtuStrankaListFormated>
  <DomainObject.Predmet.ProtuStrankaListFormatedOIB>
    <izvorni_sadrzaj>
      <item>INFO STUDIO d.o.o., OIB 80543081641</item>
    </izvorni_sadrzaj>
    <derivirana_varijabla naziv="DomainObject.Predmet.ProtuStrankaListFormatedOIB_1">
      <item>INFO STUDIO d.o.o., OIB 80543081641</item>
    </derivirana_varijabla>
  </DomainObject.Predmet.ProtuStrankaListFormatedOIB>
  <DomainObject.Predmet.ProtuStrankaListFormatedWithAdress>
    <izvorni_sadrzaj>
      <item>INFO STUDIO d.o.o., Kralja Zvonimira 46, 10000 Zagreb</item>
    </izvorni_sadrzaj>
    <derivirana_varijabla naziv="DomainObject.Predmet.ProtuStrankaListFormatedWithAdress_1">
      <item>INFO STUDIO d.o.o., Kralja Zvonimira 46, 10000 Zagreb</item>
    </derivirana_varijabla>
  </DomainObject.Predmet.ProtuStrankaListFormatedWithAdress>
  <DomainObject.Predmet.ProtuStrankaListFormatedWithAdressOIB>
    <izvorni_sadrzaj>
      <item>INFO STUDIO d.o.o., OIB 80543081641, Kralja Zvonimira 46, 10000 Zagreb</item>
    </izvorni_sadrzaj>
    <derivirana_varijabla naziv="DomainObject.Predmet.ProtuStrankaListFormatedWithAdressOIB_1">
      <item>INFO STUDIO d.o.o., OIB 80543081641, Kralja Zvonimira 46, 10000 Zagreb</item>
    </derivirana_varijabla>
  </DomainObject.Predmet.ProtuStrankaListFormatedWithAdressOIB>
  <DomainObject.Predmet.ProtuStrankaListNazivFormated>
    <izvorni_sadrzaj>
      <item>INFO STUDIO d.o.o.</item>
    </izvorni_sadrzaj>
    <derivirana_varijabla naziv="DomainObject.Predmet.ProtuStrankaListNazivFormated_1">
      <item>INFO STUDIO d.o.o.</item>
    </derivirana_varijabla>
  </DomainObject.Predmet.ProtuStrankaListNazivFormated>
  <DomainObject.Predmet.ProtuStrankaListNazivFormatedOIB>
    <izvorni_sadrzaj>
      <item>INFO STUDIO d.o.o., OIB 80543081641</item>
    </izvorni_sadrzaj>
    <derivirana_varijabla naziv="DomainObject.Predmet.ProtuStrankaListNazivFormatedOIB_1">
      <item>INFO STUDIO d.o.o., OIB 80543081641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STUDIO d.o.o.</izvorni_sadrzaj>
    <derivirana_varijabla naziv="DomainObject.Predmet.ProtustrankaIDrugi_1">INFO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STUDIO d.o.o., OIB 80543081641, Kralja Zvonimira 46, 10000 Zagreb</izvorni_sadrzaj>
    <derivirana_varijabla naziv="DomainObject.Predmet.ProtustrankaIDrugiAdressOIB_1">INFO STUDIO d.o.o., OIB 80543081641, Kralja Zvonimira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STUDIO d.o.o.</item>
    </izvorni_sadrzaj>
    <derivirana_varijabla naziv="DomainObject.Predmet.SudioniciListNaziv_1">
      <item>FINA Regionalni centar Zagreb</item>
      <item>INFO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STUDIO d.o.o., OIB 80543081641, Kralja Zvonimira 46,10000 Zagreb</item>
    </izvorni_sadrzaj>
    <derivirana_varijabla naziv="DomainObject.Predmet.SudioniciListAdressOIB_1">
      <item>FINA Regionalni centar Zagreb, OIB 85821130368, Trg svibanjskih žrtava 1995. 1,10000 Zagreb</item>
      <item>INFO STUDIO d.o.o., OIB 80543081641, Kralja Zvonimira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80543081641</item>
    </izvorni_sadrzaj>
    <derivirana_varijabla naziv="DomainObject.Predmet.SudioniciListNazivOIB_1">
      <item>, OIB 85821130368</item>
      <item>, OIB 80543081641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1832</properties:Characters>
  <properties:Lines>46</properties:Lines>
  <properties:Paragraphs>19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2015-11-17T09:52:00Z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