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e45b" w14:paraId="476e45b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D3515C">
        <w:rPr>
          <w:rFonts w:cs="Times New Roman" w:hAnsi="Times New Roman" w:ascii="Times New Roman"/>
          <w:b/>
          <w:sz w:val="24"/>
          <w:szCs w:val="24"/>
        </w:rPr>
        <w:t>726/</w:t>
      </w:r>
      <w:r w:rsidR="00C17F99">
        <w:rPr>
          <w:rFonts w:cs="Times New Roman" w:hAnsi="Times New Roman" w:ascii="Times New Roman"/>
          <w:b/>
          <w:sz w:val="24"/>
          <w:szCs w:val="24"/>
        </w:rPr>
        <w:t>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D3515C">
        <w:rPr>
          <w:rFonts w:cs="Times New Roman" w:hAnsi="Times New Roman" w:ascii="Times New Roman"/>
          <w:sz w:val="24"/>
          <w:szCs w:val="24"/>
        </w:rPr>
        <w:t xml:space="preserve">ŠALKOVIĆ d.o.o. iz Bilica, 113. šibenske brigade HV-a 42A, </w:t>
      </w:r>
      <w:r w:rsidR="00124BF6">
        <w:rPr>
          <w:rFonts w:cs="Times New Roman" w:hAnsi="Times New Roman" w:ascii="Times New Roman"/>
          <w:sz w:val="24"/>
          <w:szCs w:val="24"/>
        </w:rPr>
        <w:t>MBS:</w:t>
      </w:r>
      <w:r w:rsidR="00124BF6" w:rsidRPr="00124BF6">
        <w:rPr>
          <w:rFonts w:cs="Times New Roman" w:hAnsi="Times New Roman" w:ascii="Times New Roman"/>
          <w:sz w:val="24"/>
          <w:szCs w:val="24"/>
        </w:rPr>
        <w:t>110029962</w:t>
      </w:r>
      <w:r w:rsidR="00124BF6">
        <w:rPr>
          <w:rFonts w:cs="Times New Roman" w:hAnsi="Times New Roman" w:ascii="Times New Roman"/>
          <w:sz w:val="24"/>
          <w:szCs w:val="24"/>
        </w:rPr>
        <w:t xml:space="preserve">, </w:t>
      </w:r>
      <w:r w:rsidR="00D3515C">
        <w:rPr>
          <w:rFonts w:cs="Times New Roman" w:hAnsi="Times New Roman" w:ascii="Times New Roman"/>
          <w:sz w:val="24"/>
          <w:szCs w:val="24"/>
        </w:rPr>
        <w:t xml:space="preserve">OIB:35928874268,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D3515C">
        <w:rPr>
          <w:rFonts w:cs="Times New Roman" w:hAnsi="Times New Roman" w:ascii="Times New Roman"/>
          <w:sz w:val="24"/>
          <w:szCs w:val="24"/>
        </w:rPr>
        <w:t xml:space="preserve">ŠALKOVIĆ d.o.o. iz Bilica, 113. šibenske brigade HV-a 42A, </w:t>
      </w:r>
      <w:r w:rsidR="00124BF6">
        <w:rPr>
          <w:rFonts w:cs="Times New Roman" w:hAnsi="Times New Roman" w:ascii="Times New Roman"/>
          <w:sz w:val="24"/>
          <w:szCs w:val="24"/>
        </w:rPr>
        <w:t>MBS:</w:t>
      </w:r>
      <w:r w:rsidR="00124BF6" w:rsidRPr="00124BF6">
        <w:rPr>
          <w:rFonts w:cs="Times New Roman" w:hAnsi="Times New Roman" w:ascii="Times New Roman"/>
          <w:sz w:val="24"/>
          <w:szCs w:val="24"/>
        </w:rPr>
        <w:t>110029962</w:t>
      </w:r>
      <w:r w:rsidR="00124BF6">
        <w:rPr>
          <w:rFonts w:cs="Times New Roman" w:hAnsi="Times New Roman" w:ascii="Times New Roman"/>
          <w:sz w:val="24"/>
          <w:szCs w:val="24"/>
        </w:rPr>
        <w:t xml:space="preserve">, </w:t>
      </w:r>
      <w:r w:rsidR="00D3515C">
        <w:rPr>
          <w:rFonts w:cs="Times New Roman" w:hAnsi="Times New Roman" w:ascii="Times New Roman"/>
          <w:sz w:val="24"/>
          <w:szCs w:val="24"/>
        </w:rPr>
        <w:t>OIB:35928874268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D3515C">
        <w:rPr>
          <w:rFonts w:cs="Times New Roman" w:hAnsi="Times New Roman" w:ascii="Times New Roman"/>
          <w:sz w:val="24"/>
          <w:szCs w:val="24"/>
        </w:rPr>
        <w:t>58.119,69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D3515C">
        <w:rPr>
          <w:rFonts w:cs="Times New Roman" w:hAnsi="Times New Roman" w:ascii="Times New Roman"/>
          <w:sz w:val="24"/>
          <w:szCs w:val="24"/>
        </w:rPr>
        <w:t>Josip Šalković</w:t>
      </w:r>
      <w:r w:rsidR="00483F22">
        <w:rPr>
          <w:rFonts w:cs="Times New Roman" w:hAnsi="Times New Roman" w:ascii="Times New Roman"/>
          <w:sz w:val="24"/>
          <w:szCs w:val="24"/>
        </w:rPr>
        <w:t xml:space="preserve"> iz Bilica</w:t>
      </w:r>
      <w:r w:rsidR="00B04078">
        <w:rPr>
          <w:rFonts w:cs="Times New Roman" w:hAnsi="Times New Roman" w:ascii="Times New Roman"/>
          <w:sz w:val="24"/>
          <w:szCs w:val="24"/>
        </w:rPr>
        <w:t xml:space="preserve">,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D3515C">
        <w:rPr>
          <w:rFonts w:cs="Times New Roman" w:hAnsi="Times New Roman" w:ascii="Times New Roman"/>
          <w:sz w:val="24"/>
          <w:szCs w:val="24"/>
        </w:rPr>
        <w:t>726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D2637D">
        <w:rPr>
          <w:rFonts w:cs="Times New Roman" w:hAnsi="Times New Roman" w:ascii="Times New Roman"/>
          <w:sz w:val="24"/>
          <w:szCs w:val="24"/>
        </w:rPr>
        <w:t>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1EE0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D3515C">
        <w:rPr>
          <w:rFonts w:cs="Times New Roman" w:hAnsi="Times New Roman" w:ascii="Times New Roman"/>
          <w:sz w:val="24"/>
          <w:szCs w:val="24"/>
        </w:rPr>
        <w:t>Josip Šalković, 113. šibenske brigade HV-a 42/A, Bilice</w:t>
      </w: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C12" w:rsidP="00C35767" w:rsidR="001B6C12">
      <w:pPr>
        <w:spacing w:lineRule="auto" w:line="240" w:after="0"/>
      </w:pPr>
      <w:r>
        <w:separator/>
      </w:r>
    </w:p>
  </w:endnote>
  <w:endnote w:id="0" w:type="continuationSeparator">
    <w:p w:rsidRDefault="001B6C12" w:rsidP="00C35767" w:rsidR="001B6C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C12" w:rsidP="00C35767" w:rsidR="001B6C12">
      <w:pPr>
        <w:spacing w:lineRule="auto" w:line="240" w:after="0"/>
      </w:pPr>
      <w:r>
        <w:separator/>
      </w:r>
    </w:p>
  </w:footnote>
  <w:footnote w:id="0" w:type="continuationSeparator">
    <w:p w:rsidRDefault="001B6C12" w:rsidP="00C35767" w:rsidR="001B6C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D3515C">
      <w:t>726</w:t>
    </w:r>
    <w:r w:rsidR="00D2637D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124BF6"/>
    <w:rsid w:val="001B6C12"/>
    <w:rsid w:val="002B4ED8"/>
    <w:rsid w:val="002E5A3B"/>
    <w:rsid w:val="00315383"/>
    <w:rsid w:val="00350376"/>
    <w:rsid w:val="003D0F6D"/>
    <w:rsid w:val="00440695"/>
    <w:rsid w:val="00483F22"/>
    <w:rsid w:val="00502286"/>
    <w:rsid w:val="005234E9"/>
    <w:rsid w:val="00576306"/>
    <w:rsid w:val="005B4D6D"/>
    <w:rsid w:val="006405ED"/>
    <w:rsid w:val="006B5018"/>
    <w:rsid w:val="00791EE0"/>
    <w:rsid w:val="00806FFC"/>
    <w:rsid w:val="00824345"/>
    <w:rsid w:val="00940370"/>
    <w:rsid w:val="009A76E2"/>
    <w:rsid w:val="00A06758"/>
    <w:rsid w:val="00A40141"/>
    <w:rsid w:val="00AD308F"/>
    <w:rsid w:val="00B04078"/>
    <w:rsid w:val="00B56C51"/>
    <w:rsid w:val="00BC6BA0"/>
    <w:rsid w:val="00C17623"/>
    <w:rsid w:val="00C17F99"/>
    <w:rsid w:val="00C35767"/>
    <w:rsid w:val="00D2637D"/>
    <w:rsid w:val="00D3515C"/>
    <w:rsid w:val="00D933F6"/>
    <w:rsid w:val="00DB1B74"/>
    <w:rsid w:val="00EB6863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37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7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7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7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37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7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7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7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St-726/2015</izvorni_sadrzaj>
    <derivirana_varijabla naziv="DomainObject.Predmet.OznakaBroj_1">St-726/2015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Prijedlog predan pod skraćenim nazivom
   tvrtke - ŠAKLOVIĆ d.o.o.</izvorni_sadrzaj>
    <derivirana_varijabla naziv="DomainObject.Predmet.PrimjedbaSuca_1">- Prijedlog predan pod skraćenim nazivom
   tvrtke - ŠAKLOVIĆ d.o.o.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ŠALKOVIĆ društvo s ograničenom odgovornošću za servis motornih vozila i ugostiteljstvo</izvorni_sadrzaj>
    <derivirana_varijabla naziv="DomainObject.Predmet.ProtustrankaFormated_1">  ŠALKOVIĆ društvo s ograničenom odgovornošću za servis motornih vozila i ugostiteljstvo</derivirana_varijabla>
  </DomainObject.Predmet.ProtustrankaFormated>
  <DomainObject.Predmet.ProtustrankaFormatedOIB>
    <izvorni_sadrzaj>  ŠALKOVIĆ društvo s ograničenom odgovornošću za servis motornih vozila i ugostiteljstvo, OIB 35928874268</izvorni_sadrzaj>
    <derivirana_varijabla naziv="DomainObject.Predmet.ProtustrankaFormatedOIB_1">  ŠALKOVIĆ društvo s ograničenom odgovornošću za servis motornih vozila i ugostiteljstvo, OIB 35928874268</derivirana_varijabla>
  </DomainObject.Predmet.ProtustrankaFormatedOIB>
  <DomainObject.Predmet.ProtustrankaFormatedWithAdress>
    <izvorni_sadrzaj> ŠALKOVIĆ društvo s ograničenom odgovornošću za servis motornih vozila i ugostiteljstvo, 113. šibenske brigade HV-a 42A , 22000 Bilice</izvorni_sadrzaj>
    <derivirana_varijabla naziv="DomainObject.Predmet.ProtustrankaFormatedWithAdress_1"> ŠALKOVIĆ društvo s ograničenom odgovornošću za servis motornih vozila i ugostiteljstvo, 113. šibenske brigade HV-a 42A , 22000 Bilice</derivirana_varijabla>
  </DomainObject.Predmet.ProtustrankaFormatedWithAdress>
  <DomainObject.Predmet.ProtustrankaFormatedWithAdressOIB>
    <izvorni_sadrzaj> ŠALKOVIĆ društvo s ograničenom odgovornošću za servis motornih vozila i ugostiteljstvo, OIB 35928874268, 113. šibenske brigade HV-a 42A , 22000 Bilice</izvorni_sadrzaj>
    <derivirana_varijabla naziv="DomainObject.Predmet.ProtustrankaFormatedWithAdressOIB_1"> ŠALKOVIĆ društvo s ograničenom odgovornošću za servis motornih vozila i ugostiteljstvo, OIB 35928874268, 113. šibenske brigade HV-a 42A , 22000 Bilice</derivirana_varijabla>
  </DomainObject.Predmet.ProtustrankaFormatedWithAdressOIB>
  <DomainObject.Predmet.ProtustrankaWithAdress>
    <izvorni_sadrzaj>ŠALKOVIĆ društvo s ograničenom odgovornošću za servis motornih vozila i ugostiteljstvo 113. šibenske brigade HV-a 42A , 22000 Bilice</izvorni_sadrzaj>
    <derivirana_varijabla naziv="DomainObject.Predmet.ProtustrankaWithAdress_1">ŠALKOVIĆ društvo s ograničenom odgovornošću za servis motornih vozila i ugostiteljstvo 113. šibenske brigade HV-a 42A , 22000 Bilice</derivirana_varijabla>
  </DomainObject.Predmet.ProtustrankaWithAdress>
  <DomainObject.Predmet.ProtustrankaWithAdressOIB>
    <izvorni_sadrzaj>ŠALKOVIĆ društvo s ograničenom odgovornošću za servis motornih vozila i ugostiteljstvo, OIB 35928874268, 113. šibenske brigade HV-a 42A , 22000 Bilice</izvorni_sadrzaj>
    <derivirana_varijabla naziv="DomainObject.Predmet.ProtustrankaWithAdressOIB_1">ŠALKOVIĆ društvo s ograničenom odgovornošću za servis motornih vozila i ugostiteljstvo, OIB 35928874268, 113. šibenske brigade HV-a 42A , 22000 Bilice</derivirana_varijabla>
  </DomainObject.Predmet.ProtustrankaWithAdressOIB>
  <DomainObject.Predmet.ProtustrankaNazivFormated>
    <izvorni_sadrzaj>ŠALKOVIĆ društvo s ograničenom odgovornošću za servis motornih vozila i ugostiteljstvo</izvorni_sadrzaj>
    <derivirana_varijabla naziv="DomainObject.Predmet.ProtustrankaNazivFormated_1">ŠALKOVIĆ društvo s ograničenom odgovornošću za servis motornih vozila i ugostiteljstvo</derivirana_varijabla>
  </DomainObject.Predmet.ProtustrankaNazivFormated>
  <DomainObject.Predmet.ProtustrankaNazivFormatedOIB>
    <izvorni_sadrzaj>ŠALKOVIĆ društvo s ograničenom odgovornošću za servis motornih vozila i ugostiteljstvo, OIB 35928874268</izvorni_sadrzaj>
    <derivirana_varijabla naziv="DomainObject.Predmet.ProtustrankaNazivFormatedOIB_1">ŠALKOVIĆ društvo s ograničenom odgovornošću za servis motornih vozila i ugostiteljstvo, OIB 35928874268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ŠALKOVIĆ društvo s ograničenom odgovornošću za servis motornih vozila i ugostiteljstvo</item>
    </izvorni_sadrzaj>
    <derivirana_varijabla naziv="DomainObject.Predmet.ProtuStrankaListFormated_1">
      <item>ŠALKOVIĆ društvo s ograničenom odgovornošću za servis motornih vozila i ugostiteljstvo</item>
    </derivirana_varijabla>
  </DomainObject.Predmet.ProtuStrankaListFormated>
  <DomainObject.Predmet.ProtuStrankaListFormatedOIB>
    <izvorni_sadrzaj>
      <item>ŠALKOVIĆ društvo s ograničenom odgovornošću za servis motornih vozila i ugostiteljstvo, OIB 35928874268</item>
    </izvorni_sadrzaj>
    <derivirana_varijabla naziv="DomainObject.Predmet.ProtuStrankaListFormatedOIB_1">
      <item>ŠALKOVIĆ društvo s ograničenom odgovornošću za servis motornih vozila i ugostiteljstvo, OIB 35928874268</item>
    </derivirana_varijabla>
  </DomainObject.Predmet.ProtuStrankaListFormatedOIB>
  <DomainObject.Predmet.ProtuStrankaListFormatedWithAdress>
    <izvorni_sadrzaj>
      <item>ŠALKOVIĆ društvo s ograničenom odgovornošću za servis motornih vozila i ugostiteljstvo, 113. šibenske brigade HV-a 42A , 22000 Bilice</item>
    </izvorni_sadrzaj>
    <derivirana_varijabla naziv="DomainObject.Predmet.ProtuStrankaListFormatedWithAdress_1">
      <item>ŠALKOVIĆ društvo s ograničenom odgovornošću za servis motornih vozila i ugostiteljstvo, 113. šibenske brigade HV-a 42A , 22000 Bilice</item>
    </derivirana_varijabla>
  </DomainObject.Predmet.ProtuStrankaListFormatedWithAdress>
  <DomainObject.Predmet.ProtuStrankaListFormatedWithAdressOIB>
    <izvorni_sadrzaj>
      <item>ŠALKOVIĆ društvo s ograničenom odgovornošću za servis motornih vozila i ugostiteljstvo, OIB 35928874268, 113. šibenske brigade HV-a 42A , 22000 Bilice</item>
    </izvorni_sadrzaj>
    <derivirana_varijabla naziv="DomainObject.Predmet.ProtuStrankaListFormatedWithAdressOIB_1">
      <item>ŠALKOVIĆ društvo s ograničenom odgovornošću za servis motornih vozila i ugostiteljstvo, OIB 35928874268, 113. šibenske brigade HV-a 42A , 22000 Bilice</item>
    </derivirana_varijabla>
  </DomainObject.Predmet.ProtuStrankaListFormatedWithAdressOIB>
  <DomainObject.Predmet.ProtuStrankaListNazivFormated>
    <izvorni_sadrzaj>
      <item>ŠALKOVIĆ društvo s ograničenom odgovornošću za servis motornih vozila i ugostiteljstvo</item>
    </izvorni_sadrzaj>
    <derivirana_varijabla naziv="DomainObject.Predmet.ProtuStrankaListNazivFormated_1">
      <item>ŠALKOVIĆ društvo s ograničenom odgovornošću za servis motornih vozila i ugostiteljstvo</item>
    </derivirana_varijabla>
  </DomainObject.Predmet.ProtuStrankaListNazivFormated>
  <DomainObject.Predmet.ProtuStrankaListNazivFormatedOIB>
    <izvorni_sadrzaj>
      <item>ŠALKOVIĆ društvo s ograničenom odgovornošću za servis motornih vozila i ugostiteljstvo, OIB 35928874268</item>
    </izvorni_sadrzaj>
    <derivirana_varijabla naziv="DomainObject.Predmet.ProtuStrankaListNazivFormatedOIB_1">
      <item>ŠALKOVIĆ društvo s ograničenom odgovornošću za servis motornih vozila i ugostiteljstvo, OIB 35928874268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ŠALKOVIĆ društvo s ograničenom odgovornošću za servis motornih vozila i ugostiteljstvo</izvorni_sadrzaj>
    <derivirana_varijabla naziv="DomainObject.Predmet.ProtustrankaIDrugi_1">ŠALKOVIĆ društvo s ograničenom odgovornošću za servis motornih vozila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ŠALKOVIĆ društvo s ograničenom odgovornošću za servis motornih vozila i ugostiteljstvo, OIB 35928874268, 113. šibenske brigade HV-a 42A , 22000 Bilice</izvorni_sadrzaj>
    <derivirana_varijabla naziv="DomainObject.Predmet.ProtustrankaIDrugiAdressOIB_1">ŠALKOVIĆ društvo s ograničenom odgovornošću za servis motornih vozila i ugostiteljstvo, OIB 35928874268, 113. šibenske brigade HV-a 42A 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ŠALKOVIĆ društvo s ograničenom odgovornošću za servis motornih vozila i ugostiteljstvo</item>
    </izvorni_sadrzaj>
    <derivirana_varijabla naziv="DomainObject.Predmet.SudioniciListNaziv_1">
      <item>FINA - Podružnica Šibenik</item>
      <item>ŠALKOVIĆ društvo s ograničenom odgovornošću za servis motornih vozila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ŠALKOVIĆ društvo s ograničenom odgovornošću za servis motornih vozila i ugostiteljstvo, OIB 35928874268, 113. šibenske brigade HV-a 42A ,22000 Bilice</item>
    </izvorni_sadrzaj>
    <derivirana_varijabla naziv="DomainObject.Predmet.SudioniciListAdressOIB_1">
      <item>FINA - Podružnica Šibenik, OIB 85821130368, Perivoj L. Marune 1,22000 Šibenik</item>
      <item>ŠALKOVIĆ društvo s ograničenom odgovornošću za servis motornih vozila i ugostiteljstvo, OIB 35928874268, 113. šibenske brigade HV-a 42A 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35928874268</item>
    </izvorni_sadrzaj>
    <derivirana_varijabla naziv="DomainObject.Predmet.SudioniciListNazivOIB_1">
      <item>, OIB 85821130368</item>
      <item>, OIB 35928874268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2222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2016-01-07T10:07:00Z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2016-01-07T12:29:00Z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