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6b6aa0e" w14:paraId="6b6aa0e" w:rsidRDefault="00E64732" w:rsidP="00E64732" w:rsidR="00EE5B8B">
      <w:pPr>
        <w:jc w:val="right"/>
        <w15:collapsed w:val="false"/>
      </w:pPr>
      <w:r>
        <w:br w:clear="all" w:type="textWrapping"/>
      </w:r>
      <w:r w:rsidR="00916A8C" w:rsidRPr="001A4844">
        <w:t>Poslovni broj: 4. St-</w:t>
      </w:r>
      <w:r w:rsidR="00EB106E">
        <w:t>139</w:t>
      </w:r>
      <w:r w:rsidR="0054087B">
        <w:t>/2018-</w:t>
      </w:r>
      <w:r w:rsidR="00EB106E">
        <w:t>21</w:t>
      </w:r>
    </w:p>
    <w:p w:rsidRDefault="00A86E26" w:rsidP="00916A8C" w:rsidR="00A86E26">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54087B" w:rsidP="0054087B" w:rsidR="00EF5700" w:rsidRPr="005B5E19">
      <w:pPr>
        <w:ind w:firstLine="708"/>
        <w:jc w:val="both"/>
        <w:rPr>
          <w:sz w:val="14"/>
          <w:szCs w:val="14"/>
        </w:rPr>
      </w:pPr>
      <w:r w:rsidRPr="0054087B">
        <w:t xml:space="preserve">Trgovački sud u Splitu, po sucu tog suda Katarini Mikulić, u stečajnom postupku povodom prijedloga predlagatelja FINANCIJSKE AGENCIJE, Regionalni centar Split, Podružnica Split, Mažuranićevo šetalište 24 b, OIB: 85821130368, za otvaranje stečajnog postupka nad dužnikom </w:t>
      </w:r>
      <w:r w:rsidR="00EB106E" w:rsidRPr="00584363">
        <w:rPr>
          <w:szCs w:val="24"/>
        </w:rPr>
        <w:t>JOŠKO KOVAČIĆ j.d.o.o.</w:t>
      </w:r>
      <w:r w:rsidR="00EB106E">
        <w:t xml:space="preserve">, Tice II 5, Stanići, OIB: </w:t>
      </w:r>
      <w:r w:rsidR="00EB106E" w:rsidRPr="00584363">
        <w:t>35459627685</w:t>
      </w:r>
      <w:r w:rsidRPr="0054087B">
        <w:t xml:space="preserve">, </w:t>
      </w:r>
      <w:r w:rsidR="00EB106E">
        <w:t>20</w:t>
      </w:r>
      <w:r>
        <w:t>. ožujka</w:t>
      </w:r>
      <w:r w:rsidRPr="0054087B">
        <w:t xml:space="preserve"> 2019.</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EB106E" w:rsidRPr="00584363">
        <w:rPr>
          <w:szCs w:val="24"/>
        </w:rPr>
        <w:t>JOŠKO KOVAČIĆ j.d.o.o.</w:t>
      </w:r>
      <w:r w:rsidR="00EB106E">
        <w:t xml:space="preserve">, Tice II 5, Stanići, OIB: </w:t>
      </w:r>
      <w:r w:rsidR="00EB106E" w:rsidRPr="00584363">
        <w:t>35459627685</w:t>
      </w:r>
      <w:r w:rsidRPr="00CA3F30">
        <w:t xml:space="preserve">, </w:t>
      </w:r>
      <w:r>
        <w:t xml:space="preserve">da u roku od 15 dana, a koji rok počinje teći istekom osmog dana od dana objave ovog rješenja na mrežnoj stranici e-Oglasna ploča sudova, solidarno uplate predujam u iznosu od </w:t>
      </w:r>
      <w:r w:rsidR="00100FDE">
        <w:t>15</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EB106E">
        <w:t>139</w:t>
      </w:r>
      <w:r w:rsidR="0054087B">
        <w:t>/2018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EB106E" w:rsidP="00EB106E" w:rsidR="00EB106E">
      <w:pPr>
        <w:ind w:firstLine="708"/>
        <w:jc w:val="both"/>
      </w:pPr>
      <w:r>
        <w:t xml:space="preserve">Predlagatelj Financijska agencija, Regionalni centar Split, je prijedlogom zaprimljenim na Trgovačkom sudu u Splitu, dana 13. veljače 2018. predložio otvaranje stečajnog postupka nad dužnikom </w:t>
      </w:r>
      <w:r w:rsidRPr="00584363">
        <w:rPr>
          <w:szCs w:val="24"/>
        </w:rPr>
        <w:t>JOŠKO KOVAČIĆ j.d.o.o.</w:t>
      </w:r>
      <w:r>
        <w:t xml:space="preserve">, Tice II 5, Stanići, OIB: </w:t>
      </w:r>
      <w:r w:rsidRPr="00584363">
        <w:t>35459627685</w:t>
      </w:r>
      <w:r>
        <w:t>.</w:t>
      </w:r>
    </w:p>
    <w:p w:rsidRDefault="00EB106E" w:rsidP="00EB106E" w:rsidR="00EB106E">
      <w:pPr>
        <w:ind w:left="708"/>
        <w:jc w:val="both"/>
      </w:pPr>
    </w:p>
    <w:p w:rsidRDefault="00EB106E" w:rsidP="00EB106E" w:rsidR="00EB106E">
      <w:pPr>
        <w:ind w:firstLine="708"/>
        <w:jc w:val="both"/>
      </w:pPr>
      <w:r>
        <w:t xml:space="preserve">U prijedlogu se u bitnome navodi da dužnik na dan 7. veljače 2018. u Očevidniku redoslijeda osnova za plaćanje ima evidentirane neizvršene osnove za plaćanje u neprekinutom razdoblju od 120 dana, u ukupnom iznosu od 33.507,82 kuna, te da prema podacima HZMO ima dvoje zaposlenih, kao i da predlagatelj ne raspolaže drugim podacima o imovini dužnika. </w:t>
      </w:r>
    </w:p>
    <w:p w:rsidRDefault="00A46FEF" w:rsidP="00E64732" w:rsidR="00A46FEF">
      <w:pPr>
        <w:jc w:val="both"/>
      </w:pPr>
    </w:p>
    <w:p w:rsidRDefault="00010973" w:rsidP="0054087B" w:rsidR="004B0336">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EB106E">
        <w:t>139</w:t>
      </w:r>
      <w:r w:rsidR="0054087B">
        <w:t>/2018-</w:t>
      </w:r>
      <w:r w:rsidR="00EB106E">
        <w:t>7</w:t>
      </w:r>
      <w:r w:rsidR="0054087B">
        <w:t xml:space="preserve"> od 9. siječnja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54087B" w:rsidP="0054087B" w:rsidR="0054087B">
      <w:pPr>
        <w:ind w:firstLine="708"/>
        <w:jc w:val="both"/>
      </w:pPr>
    </w:p>
    <w:p w:rsidRDefault="004B0336" w:rsidP="004B0336" w:rsidR="004B0336" w:rsidRPr="00EC4DB6">
      <w:pPr>
        <w:ind w:firstLine="708"/>
        <w:jc w:val="both"/>
        <w:rPr>
          <w:szCs w:val="24"/>
        </w:rPr>
      </w:pPr>
      <w:r>
        <w:rPr>
          <w:szCs w:val="24"/>
        </w:rPr>
        <w:lastRenderedPageBreak/>
        <w:t xml:space="preserve">Centar za vozila Hrvatske d.d. dostavio je u sudski spis uvjerenje iz kojeg je razvidno da dužnik </w:t>
      </w:r>
      <w:r w:rsidR="0054087B">
        <w:rPr>
          <w:szCs w:val="24"/>
        </w:rPr>
        <w:t>nije evidentiran kao vlasnik vozila.</w:t>
      </w:r>
    </w:p>
    <w:p w:rsidRDefault="004B0336" w:rsidP="004B0336" w:rsidR="004B0336">
      <w:pPr>
        <w:jc w:val="both"/>
      </w:pPr>
    </w:p>
    <w:p w:rsidRDefault="00683679" w:rsidP="00EF5700" w:rsidR="00683679">
      <w:pPr>
        <w:ind w:firstLine="708"/>
        <w:jc w:val="both"/>
      </w:pPr>
      <w:r>
        <w:t xml:space="preserve">Općinski sud u Splitu, zemljišnoknjižni odjel je </w:t>
      </w:r>
      <w:r w:rsidR="0054087B">
        <w:t>22. siječnja 2019</w:t>
      </w:r>
      <w:r>
        <w:t xml:space="preserve">. u spis dostavio potvrdu iz koje je razvidno da dužnik nije upisan kao vlasnik nekretnina na području nadležnosti navedenog zemljišnoknjižnog odjela. </w:t>
      </w:r>
    </w:p>
    <w:p w:rsidRDefault="00683679" w:rsidP="00EF5700" w:rsidR="00683679">
      <w:pPr>
        <w:ind w:firstLine="708"/>
        <w:jc w:val="both"/>
      </w:pPr>
    </w:p>
    <w:p w:rsidRDefault="00EB106E" w:rsidP="004B0336" w:rsidR="004B0336">
      <w:pPr>
        <w:ind w:firstLine="708"/>
        <w:jc w:val="both"/>
      </w:pPr>
      <w:r>
        <w:t>O</w:t>
      </w:r>
      <w:r w:rsidR="004B0336">
        <w:t>soba ovlaštena za zastupanje dužnika nije pristupila na zakazana ročišta u prethodnom postupku.</w:t>
      </w:r>
    </w:p>
    <w:p w:rsidRDefault="00EC4DB6" w:rsidP="00E64732" w:rsidR="00EC4DB6">
      <w:pPr>
        <w:ind w:firstLine="708"/>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EB106E">
        <w:t>40</w:t>
      </w:r>
      <w:r>
        <w:t xml:space="preserve"> spisa) kojom se potvrđuje da dužnik na dan </w:t>
      </w:r>
      <w:r w:rsidR="0054087B">
        <w:t xml:space="preserve">15. ožujka </w:t>
      </w:r>
      <w:r w:rsidR="004B0336">
        <w:t>2019</w:t>
      </w:r>
      <w:r>
        <w:t xml:space="preserve">., u Očevidniku </w:t>
      </w:r>
      <w:r>
        <w:rPr>
          <w:szCs w:val="24"/>
        </w:rPr>
        <w:t xml:space="preserve">redoslijeda osnova za plaćanje, ima evidentirane neizvršne osnove za plaćanje u neprekinutom razdoblju od </w:t>
      </w:r>
      <w:r w:rsidR="00EB106E">
        <w:rPr>
          <w:szCs w:val="24"/>
        </w:rPr>
        <w:t>520</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377306">
        <w:t>15</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EB106E">
        <w:rPr>
          <w:szCs w:val="24"/>
        </w:rPr>
        <w:t>20</w:t>
      </w:r>
      <w:r w:rsidR="0054087B">
        <w:rPr>
          <w:szCs w:val="24"/>
        </w:rPr>
        <w:t>. ožujka</w:t>
      </w:r>
      <w:r w:rsidR="004B0336">
        <w:rPr>
          <w:szCs w:val="24"/>
        </w:rPr>
        <w:t xml:space="preserve"> 2019.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4B0336" w:rsidR="00EF5700" w:rsidRPr="00765651">
      <w:pPr>
        <w:rPr>
          <w:sz w:val="28"/>
          <w:szCs w:val="28"/>
        </w:rPr>
      </w:pPr>
    </w:p>
    <w:p w:rsidRDefault="00916A8C" w:rsidP="00916A8C" w:rsidR="00402F33">
      <w:pPr>
        <w:jc w:val="right"/>
      </w:pPr>
      <w:r>
        <w:t>Katarina Mikulić</w:t>
      </w:r>
      <w:r w:rsidR="00402F33">
        <w:t>,v.r.</w:t>
      </w:r>
    </w:p>
    <w:p w:rsidRDefault="00402F33" w:rsidP="0071700F" w:rsidR="00402F33">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402F33" w:rsidP="0071700F" w:rsidR="00402F33"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402F33">
      <w:rPr>
        <w:noProof/>
      </w:rPr>
      <w:t>3</w:t>
    </w:r>
    <w:r>
      <w:fldChar w:fldCharType="end"/>
    </w:r>
    <w:r>
      <w:tab/>
      <w:t xml:space="preserve">   </w:t>
    </w:r>
    <w:r w:rsidR="00916A8C">
      <w:tab/>
    </w:r>
    <w:r w:rsidR="00916A8C">
      <w:tab/>
    </w:r>
    <w:r w:rsidR="00916A8C" w:rsidRPr="001A4844">
      <w:t>Poslovni broj: 4. St-</w:t>
    </w:r>
    <w:r w:rsidR="00EB106E">
      <w:t>139/2018-21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00FDE"/>
    <w:rsid w:val="00182195"/>
    <w:rsid w:val="0024181F"/>
    <w:rsid w:val="002C285B"/>
    <w:rsid w:val="00377306"/>
    <w:rsid w:val="003C2F22"/>
    <w:rsid w:val="00402F33"/>
    <w:rsid w:val="00417EA6"/>
    <w:rsid w:val="004B0336"/>
    <w:rsid w:val="0054087B"/>
    <w:rsid w:val="005C45A2"/>
    <w:rsid w:val="006151F4"/>
    <w:rsid w:val="00683679"/>
    <w:rsid w:val="0071519E"/>
    <w:rsid w:val="007F7A84"/>
    <w:rsid w:val="00804145"/>
    <w:rsid w:val="00814EDB"/>
    <w:rsid w:val="00815142"/>
    <w:rsid w:val="00853B3E"/>
    <w:rsid w:val="008C0148"/>
    <w:rsid w:val="008D3CAB"/>
    <w:rsid w:val="00916A8C"/>
    <w:rsid w:val="00981D37"/>
    <w:rsid w:val="00A46FEF"/>
    <w:rsid w:val="00A51DE9"/>
    <w:rsid w:val="00A86E26"/>
    <w:rsid w:val="00B7506F"/>
    <w:rsid w:val="00D778AF"/>
    <w:rsid w:val="00D8632A"/>
    <w:rsid w:val="00DD0D50"/>
    <w:rsid w:val="00E64732"/>
    <w:rsid w:val="00E73AA6"/>
    <w:rsid w:val="00EB106E"/>
    <w:rsid w:val="00EB6A52"/>
    <w:rsid w:val="00EC4DB6"/>
    <w:rsid w:val="00EE5B8B"/>
    <w:rsid w:val="00EF5700"/>
    <w:rsid w:val="00F2599E"/>
    <w:rsid w:val="00FF23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402F33"/>
    <w:rPr>
      <w:color w:val="808080"/>
      <w:bdr w:space="0" w:sz="0" w:color="auto" w:val="none"/>
      <w:shd w:fill="auto" w:color="auto" w:val="clear"/>
    </w:rPr>
  </w:style>
  <w:style w:customStyle="true" w:styleId="eSPISCCParagraphDefaultFont" w:type="character">
    <w:name w:val="eSPIS_CC_Paragraph Default Font"/>
    <w:basedOn w:val="Zadanifontodlomka"/>
    <w:rsid w:val="00402F33"/>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02F33"/>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02F33"/>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02F33"/>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402F33"/>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402F33"/>
    <w:rPr>
      <w:color w:val="808080"/>
      <w:bdr w:color="auto" w:space="0" w:sz="0" w:val="none"/>
      <w:shd w:color="auto" w:fill="auto" w:val="clear"/>
    </w:rPr>
  </w:style>
  <w:style w:customStyle="1" w:styleId="eSPISCCParagraphDefaultFont" w:type="character">
    <w:name w:val="eSPIS_CC_Paragraph Default Font"/>
    <w:basedOn w:val="Zadanifontodlomka"/>
    <w:rsid w:val="00402F33"/>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02F33"/>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02F33"/>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02F33"/>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402F33"/>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izvorni_sadrzaj>
    <derivirana_varijabla naziv="DomainObject.Predmet.Broj_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St-139/2018</izvorni_sadrzaj>
    <derivirana_varijabla naziv="DomainObject.Predmet.OznakaBroj_1">St-139/2018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JOŠKO KOVAČIĆ j.d.o.o. za turizam i usluge, turistička agencija</izvorni_sadrzaj>
    <derivirana_varijabla naziv="DomainObject.Predmet.ProtustrankaFormated_1">  JOŠKO KOVAČIĆ j.d.o.o. za turizam i usluge, turistička agencija</derivirana_varijabla>
  </DomainObject.Predmet.ProtustrankaFormated>
  <DomainObject.Predmet.ProtustrankaFormatedOIB>
    <izvorni_sadrzaj>  JOŠKO KOVAČIĆ j.d.o.o. za turizam i usluge, turistička agencija, OIB 35459627685</izvorni_sadrzaj>
    <derivirana_varijabla naziv="DomainObject.Predmet.ProtustrankaFormatedOIB_1">  JOŠKO KOVAČIĆ j.d.o.o. za turizam i usluge, turistička agencija, OIB 35459627685</derivirana_varijabla>
  </DomainObject.Predmet.ProtustrankaFormatedOIB>
  <DomainObject.Predmet.ProtustrankaFormatedWithAdress>
    <izvorni_sadrzaj> JOŠKO KOVAČIĆ j.d.o.o. za turizam i usluge, turistička agencija, Tice II 5, 21310 Stanići</izvorni_sadrzaj>
    <derivirana_varijabla naziv="DomainObject.Predmet.ProtustrankaFormatedWithAdress_1"> JOŠKO KOVAČIĆ j.d.o.o. za turizam i usluge, turistička agencija, Tice II 5, 21310 Stanići</derivirana_varijabla>
  </DomainObject.Predmet.ProtustrankaFormatedWithAdress>
  <DomainObject.Predmet.ProtustrankaFormatedWithAdressOIB>
    <izvorni_sadrzaj> JOŠKO KOVAČIĆ j.d.o.o. za turizam i usluge, turistička agencija, OIB 35459627685, Tice II 5, 21310 Stanići</izvorni_sadrzaj>
    <derivirana_varijabla naziv="DomainObject.Predmet.ProtustrankaFormatedWithAdressOIB_1"> JOŠKO KOVAČIĆ j.d.o.o. za turizam i usluge, turistička agencija, OIB 35459627685, Tice II 5, 21310 Stanići</derivirana_varijabla>
  </DomainObject.Predmet.ProtustrankaFormatedWithAdressOIB>
  <DomainObject.Predmet.ProtustrankaWithAdress>
    <izvorni_sadrzaj>JOŠKO KOVAČIĆ j.d.o.o. za turizam i usluge, turistička agencija Tice II 5, 21310 Stanići</izvorni_sadrzaj>
    <derivirana_varijabla naziv="DomainObject.Predmet.ProtustrankaWithAdress_1">JOŠKO KOVAČIĆ j.d.o.o. za turizam i usluge, turistička agencija Tice II 5, 21310 Stanići</derivirana_varijabla>
  </DomainObject.Predmet.ProtustrankaWithAdress>
  <DomainObject.Predmet.ProtustrankaWithAdressOIB>
    <izvorni_sadrzaj>JOŠKO KOVAČIĆ j.d.o.o. za turizam i usluge, turistička agencija, OIB 35459627685, Tice II 5, 21310 Stanići</izvorni_sadrzaj>
    <derivirana_varijabla naziv="DomainObject.Predmet.ProtustrankaWithAdressOIB_1">JOŠKO KOVAČIĆ j.d.o.o. za turizam i usluge, turistička agencija, OIB 35459627685, Tice II 5, 21310 Stanići</derivirana_varijabla>
  </DomainObject.Predmet.ProtustrankaWithAdressOIB>
  <DomainObject.Predmet.ProtustrankaNazivFormated>
    <izvorni_sadrzaj>JOŠKO KOVAČIĆ j.d.o.o. za turizam i usluge, turistička agencija</izvorni_sadrzaj>
    <derivirana_varijabla naziv="DomainObject.Predmet.ProtustrankaNazivFormated_1">JOŠKO KOVAČIĆ j.d.o.o. za turizam i usluge, turistička agencija</derivirana_varijabla>
  </DomainObject.Predmet.ProtustrankaNazivFormated>
  <DomainObject.Predmet.ProtustrankaNazivFormatedOIB>
    <izvorni_sadrzaj>JOŠKO KOVAČIĆ j.d.o.o. za turizam i usluge, turistička agencija, OIB 35459627685</izvorni_sadrzaj>
    <derivirana_varijabla naziv="DomainObject.Predmet.ProtustrankaNazivFormatedOIB_1">JOŠKO KOVAČIĆ j.d.o.o. za turizam i usluge, turistička agencija, OIB 35459627685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33507.82</izvorni_sadrzaj>
    <derivirana_varijabla naziv="DomainObject.Predmet.TrenutnaVrijednost_1">33507.82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JOŠKO KOVAČIĆ j.d.o.o. za turizam i usluge, turistička agencija</item>
    </izvorni_sadrzaj>
    <derivirana_varijabla naziv="DomainObject.Predmet.ProtuStrankaListFormated_1">
      <item>JOŠKO KOVAČIĆ j.d.o.o. za turizam i usluge, turistička agencija</item>
    </derivirana_varijabla>
  </DomainObject.Predmet.ProtuStrankaListFormated>
  <DomainObject.Predmet.ProtuStrankaListFormatedOIB>
    <izvorni_sadrzaj>
      <item>JOŠKO KOVAČIĆ j.d.o.o. za turizam i usluge, turistička agencija, OIB 35459627685</item>
    </izvorni_sadrzaj>
    <derivirana_varijabla naziv="DomainObject.Predmet.ProtuStrankaListFormatedOIB_1">
      <item>JOŠKO KOVAČIĆ j.d.o.o. za turizam i usluge, turistička agencija, OIB 35459627685</item>
    </derivirana_varijabla>
  </DomainObject.Predmet.ProtuStrankaListFormatedOIB>
  <DomainObject.Predmet.ProtuStrankaListFormatedWithAdress>
    <izvorni_sadrzaj>
      <item>JOŠKO KOVAČIĆ j.d.o.o. za turizam i usluge, turistička agencija, Tice II 5, 21310 Stanići</item>
    </izvorni_sadrzaj>
    <derivirana_varijabla naziv="DomainObject.Predmet.ProtuStrankaListFormatedWithAdress_1">
      <item>JOŠKO KOVAČIĆ j.d.o.o. za turizam i usluge, turistička agencija, Tice II 5, 21310 Stanići</item>
    </derivirana_varijabla>
  </DomainObject.Predmet.ProtuStrankaListFormatedWithAdress>
  <DomainObject.Predmet.ProtuStrankaListFormatedWithAdressOIB>
    <izvorni_sadrzaj>
      <item>JOŠKO KOVAČIĆ j.d.o.o. za turizam i usluge, turistička agencija, OIB 35459627685, Tice II 5, 21310 Stanići</item>
    </izvorni_sadrzaj>
    <derivirana_varijabla naziv="DomainObject.Predmet.ProtuStrankaListFormatedWithAdressOIB_1">
      <item>JOŠKO KOVAČIĆ j.d.o.o. za turizam i usluge, turistička agencija, OIB 35459627685, Tice II 5, 21310 Stanići</item>
    </derivirana_varijabla>
  </DomainObject.Predmet.ProtuStrankaListFormatedWithAdressOIB>
  <DomainObject.Predmet.ProtuStrankaListNazivFormated>
    <izvorni_sadrzaj>
      <item>JOŠKO KOVAČIĆ j.d.o.o. za turizam i usluge, turistička agencija</item>
    </izvorni_sadrzaj>
    <derivirana_varijabla naziv="DomainObject.Predmet.ProtuStrankaListNazivFormated_1">
      <item>JOŠKO KOVAČIĆ j.d.o.o. za turizam i usluge, turistička agencija</item>
    </derivirana_varijabla>
  </DomainObject.Predmet.ProtuStrankaListNazivFormated>
  <DomainObject.Predmet.ProtuStrankaListNazivFormatedOIB>
    <izvorni_sadrzaj>
      <item>JOŠKO KOVAČIĆ j.d.o.o. za turizam i usluge, turistička agencija, OIB 35459627685</item>
    </izvorni_sadrzaj>
    <derivirana_varijabla naziv="DomainObject.Predmet.ProtuStrankaListNazivFormatedOIB_1">
      <item>JOŠKO KOVAČIĆ j.d.o.o. za turizam i usluge, turistička agencija, OIB 35459627685</item>
    </derivirana_varijabla>
  </DomainObject.Predmet.ProtuStrankaListNazivFormatedOIB>
  <DomainObject.Predmet.OstaliListFormated>
    <izvorni_sadrzaj>
      <item>Joško Kovačić</item>
    </izvorni_sadrzaj>
    <derivirana_varijabla naziv="DomainObject.Predmet.OstaliListFormated_1">
      <item>Joško Kovačić</item>
    </derivirana_varijabla>
  </DomainObject.Predmet.OstaliListFormated>
  <DomainObject.Predmet.OstaliListFormatedOIB>
    <izvorni_sadrzaj>
      <item>Joško Kovačić, OIB 01411445379</item>
    </izvorni_sadrzaj>
    <derivirana_varijabla naziv="DomainObject.Predmet.OstaliListFormatedOIB_1">
      <item>Joško Kovačić, OIB 01411445379</item>
    </derivirana_varijabla>
  </DomainObject.Predmet.OstaliListFormatedOIB>
  <DomainObject.Predmet.OstaliListFormatedWithAdress>
    <izvorni_sadrzaj>
      <item>Joško Kovačić, Tice Ii 5, 21310 Stanići</item>
    </izvorni_sadrzaj>
    <derivirana_varijabla naziv="DomainObject.Predmet.OstaliListFormatedWithAdress_1">
      <item>Joško Kovačić, Tice Ii 5, 21310 Stanići</item>
    </derivirana_varijabla>
  </DomainObject.Predmet.OstaliListFormatedWithAdress>
  <DomainObject.Predmet.OstaliListFormatedWithAdressOIB>
    <izvorni_sadrzaj>
      <item>Joško Kovačić, OIB 01411445379, Tice Ii 5, 21310 Stanići</item>
    </izvorni_sadrzaj>
    <derivirana_varijabla naziv="DomainObject.Predmet.OstaliListFormatedWithAdressOIB_1">
      <item>Joško Kovačić, OIB 01411445379, Tice Ii 5, 21310 Stanići</item>
    </derivirana_varijabla>
  </DomainObject.Predmet.OstaliListFormatedWithAdressOIB>
  <DomainObject.Predmet.OstaliListNazivFormated>
    <izvorni_sadrzaj>
      <item>Joško Kovačić</item>
    </izvorni_sadrzaj>
    <derivirana_varijabla naziv="DomainObject.Predmet.OstaliListNazivFormated_1">
      <item>Joško Kovačić</item>
    </derivirana_varijabla>
  </DomainObject.Predmet.OstaliListNazivFormated>
  <DomainObject.Predmet.OstaliListNazivFormatedOIB>
    <izvorni_sadrzaj>
      <item>Joško Kovačić, OIB 01411445379</item>
    </izvorni_sadrzaj>
    <derivirana_varijabla naziv="DomainObject.Predmet.OstaliListNazivFormatedOIB_1">
      <item>Joško Kovačić, OIB 01411445379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JOŠKO KOVAČIĆ j.d.o.o. za turizam i usluge, turistička agencija</izvorni_sadrzaj>
    <derivirana_varijabla naziv="DomainObject.Predmet.ProtustrankaIDrugi_1">JOŠKO KOVAČIĆ j.d.o.o. za turizam i usluge,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JOŠKO KOVAČIĆ j.d.o.o. za turizam i usluge, turistička agencija, OIB 35459627685, Tice II 5, 21310 Stanići</izvorni_sadrzaj>
    <derivirana_varijabla naziv="DomainObject.Predmet.ProtustrankaIDrugiAdressOIB_1">JOŠKO KOVAČIĆ j.d.o.o. za turizam i usluge, turistička agencija, OIB 35459627685, Tice II 5, 21310 Stanići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JOŠKO KOVAČIĆ j.d.o.o. za turizam i usluge, turistička agencija</item>
      <item>FINANCIJSKA AGENCIJA, RC SPLIT</item>
      <item>Joško Kovačić</item>
    </izvorni_sadrzaj>
    <derivirana_varijabla naziv="DomainObject.Predmet.SudioniciListNaziv_1">
      <item>JOŠKO KOVAČIĆ j.d.o.o. za turizam i usluge, turistička agencija</item>
      <item>FINANCIJSKA AGENCIJA, RC SPLIT</item>
      <item>Joško Kovačić</item>
    </derivirana_varijabla>
  </DomainObject.Predmet.SudioniciListNaziv>
  <DomainObject.Predmet.SudioniciListAdressOIB>
    <izvorni_sadrzaj>
      <item>JOŠKO KOVAČIĆ j.d.o.o. za turizam i usluge, turistička agencija, OIB 35459627685, Tice II 5,21310 Stanići</item>
      <item>FINANCIJSKA AGENCIJA, RC SPLIT, OIB 85821130368, Mažuranićevo šetalište 24 b,21000 Split</item>
      <item>Joško Kovačić, OIB 01411445379, Tice Ii 5,21310 Stanići</item>
    </izvorni_sadrzaj>
    <derivirana_varijabla naziv="DomainObject.Predmet.SudioniciListAdressOIB_1">
      <item>JOŠKO KOVAČIĆ j.d.o.o. za turizam i usluge, turistička agencija, OIB 35459627685, Tice II 5,21310 Stanići</item>
      <item>FINANCIJSKA AGENCIJA, RC SPLIT, OIB 85821130368, Mažuranićevo šetalište 24 b,21000 Split</item>
      <item>Joško Kovačić, OIB 01411445379, Tice Ii 5,21310 Stanići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35459627685</item>
      <item>, OIB 85821130368</item>
      <item>, OIB 01411445379</item>
    </izvorni_sadrzaj>
    <derivirana_varijabla naziv="DomainObject.Predmet.SudioniciListNazivOIB_1">
      <item>, OIB 35459627685</item>
      <item>, OIB 85821130368</item>
      <item>, OIB 01411445379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ožujka 2019.</izvorni_sadrzaj>
    <derivirana_varijabla naziv="DomainObject.Predmet.DatumZadnjeOdrzaneSudskeRadnje_1">19. ožujka 2019.</derivirana_varijabla>
  </DomainObject.Predmet.DatumZadnjeOdrzaneSudskeRadnje>
  <DomainObject.PredzadnjaOdlukaIzPredmeta.DatumDonosenjaOdluke>
    <izvorni_sadrzaj>9. siječnja 2019.</izvorni_sadrzaj>
    <derivirana_varijabla naziv="DomainObject.PredzadnjaOdlukaIzPredmeta.DatumDonosenjaOdluke_1">9. siječnja 2019.</derivirana_varijabla>
  </DomainObject.PredzadnjaOdlukaIzPredmeta.DatumDonosenjaOdluke>
  <DomainObject.PredzadnjaOdlukaIzPredmeta.Oznaka>
    <izvorni_sadrzaj>St-139/2018-9</izvorni_sadrzaj>
    <derivirana_varijabla naziv="DomainObject.PredzadnjaOdlukaIzPredmeta.Oznaka_1">St-139/2018-9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1029</properties:Words>
  <properties:Characters>5742</properties:Characters>
  <properties:Lines>123</properties:Lines>
  <properties:Paragraphs>31</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2019-03-20T06:37:00Z</cp:lastPrinted>
  <dcterms:modified xmlns:xsi="http://www.w3.org/2001/XMLSchema-instance" xsi:type="dcterms:W3CDTF">2019-03-20T06:38:00Z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