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7c73" w14:paraId="c357c7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4712C6">
        <w:t>921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4712C6">
        <w:t>Zagreb</w:t>
      </w:r>
      <w:r>
        <w:t xml:space="preserve">, </w:t>
      </w:r>
      <w:r w:rsidR="004712C6">
        <w:t>Trg svibanjskih žrtava 1995. 1</w:t>
      </w:r>
      <w:r>
        <w:t xml:space="preserve">, OIB 85821130368, za provedbom skraćenog stečajnog postupka nad dužnikom </w:t>
      </w:r>
      <w:r w:rsidR="00EC14D5">
        <w:t>PANTERICA j.d.o.o. za ugostiteljstvo, Zagreb, Trg 101. Brigade 1, MBS: 080957616, OIB: 00039256474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25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EC14D5">
        <w:t>PANTERICA j.d.o.o. za ugostiteljstvo, Zagreb, Trg 101. Brigade 1, MBS: 080957616, OIB: 00039256474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EC14D5">
        <w:t xml:space="preserve">Nikola Bojanić, Bračka </w:t>
      </w:r>
      <w:r w:rsidR="00CB1AC8">
        <w:t>17</w:t>
      </w:r>
      <w:r w:rsidR="00EC14D5">
        <w:t>9</w:t>
      </w:r>
      <w:r w:rsidR="00CB1AC8">
        <w:t xml:space="preserve">, Osijek, </w:t>
      </w:r>
      <w:r w:rsidR="00CB1AC8" w:rsidRPr="005A50B3">
        <w:t xml:space="preserve"> </w:t>
      </w:r>
      <w:r w:rsidR="00CB1AC8">
        <w:t xml:space="preserve">OIB: </w:t>
      </w:r>
      <w:r w:rsidR="00EC14D5">
        <w:t>3</w:t>
      </w:r>
      <w:r w:rsidR="00CB1AC8">
        <w:t>2</w:t>
      </w:r>
      <w:r w:rsidR="00EC14D5">
        <w:t>886956915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EC14D5">
        <w:t>PANTERICA j.d.o.o. za ugostiteljstvo, Zagreb, Trg 101. Brigade 1, MBS: 080957616, OIB: 00039256474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4C26DF">
        <w:t>Zagreb</w:t>
      </w:r>
      <w:r>
        <w:t xml:space="preserve"> podnijela je dana </w:t>
      </w:r>
      <w:r w:rsidR="00EC14D5">
        <w:t>22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EC14D5">
        <w:t>PANTERICA j.d.o.o. za ugostiteljstvo, Zagreb, Trg 101. Brigade 1, MBS: 080957616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C14D5">
        <w:t>29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EC14D5">
        <w:t>921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EC14D5">
        <w:t>921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25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4712C6">
        <w:t>5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4250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C14D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2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F42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42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2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2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2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F42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42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2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2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St-1921/2016</izvorni_sadrzaj>
    <derivirana_varijabla naziv="DomainObject.Predmet.OznakaBroj_1">St-1921/2016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PANTERICA j.d.o.o. za ugostiteljstvo</izvorni_sadrzaj>
    <derivirana_varijabla naziv="DomainObject.Predmet.ProtustrankaFormated_1">  PANTERICA j.d.o.o. za ugostiteljstvo</derivirana_varijabla>
  </DomainObject.Predmet.ProtustrankaFormated>
  <DomainObject.Predmet.ProtustrankaFormatedOIB>
    <izvorni_sadrzaj>  PANTERICA j.d.o.o. za ugostiteljstvo, OIB 00039256474</izvorni_sadrzaj>
    <derivirana_varijabla naziv="DomainObject.Predmet.ProtustrankaFormatedOIB_1">  PANTERICA j.d.o.o. za ugostiteljstvo, OIB 00039256474</derivirana_varijabla>
  </DomainObject.Predmet.ProtustrankaFormatedOIB>
  <DomainObject.Predmet.ProtustrankaFormatedWithAdress>
    <izvorni_sadrzaj> PANTERICA j.d.o.o. za ugostiteljstvo, Trg 101. Brigade 1, 10000 Zagreb</izvorni_sadrzaj>
    <derivirana_varijabla naziv="DomainObject.Predmet.ProtustrankaFormatedWithAdress_1"> PANTERICA j.d.o.o. za ugostiteljstvo, Trg 101. Brigade 1, 10000 Zagreb</derivirana_varijabla>
  </DomainObject.Predmet.ProtustrankaFormatedWithAdress>
  <DomainObject.Predmet.ProtustrankaFormatedWithAdressOIB>
    <izvorni_sadrzaj> PANTERICA j.d.o.o. za ugostiteljstvo, OIB 00039256474, Trg 101. Brigade 1, 10000 Zagreb</izvorni_sadrzaj>
    <derivirana_varijabla naziv="DomainObject.Predmet.ProtustrankaFormatedWithAdressOIB_1"> PANTERICA j.d.o.o. za ugostiteljstvo, OIB 00039256474, Trg 101. Brigade 1, 10000 Zagreb</derivirana_varijabla>
  </DomainObject.Predmet.ProtustrankaFormatedWithAdressOIB>
  <DomainObject.Predmet.ProtustrankaWithAdress>
    <izvorni_sadrzaj>PANTERICA j.d.o.o. za ugostiteljstvo Trg 101. Brigade 1, 10000 Zagreb</izvorni_sadrzaj>
    <derivirana_varijabla naziv="DomainObject.Predmet.ProtustrankaWithAdress_1">PANTERICA j.d.o.o. za ugostiteljstvo Trg 101. Brigade 1, 10000 Zagreb</derivirana_varijabla>
  </DomainObject.Predmet.ProtustrankaWithAdress>
  <DomainObject.Predmet.ProtustrankaWithAdressOIB>
    <izvorni_sadrzaj>PANTERICA j.d.o.o. za ugostiteljstvo, OIB 00039256474, Trg 101. Brigade 1, 10000 Zagreb</izvorni_sadrzaj>
    <derivirana_varijabla naziv="DomainObject.Predmet.ProtustrankaWithAdressOIB_1">PANTERICA j.d.o.o. za ugostiteljstvo, OIB 00039256474, Trg 101. Brigade 1, 10000 Zagreb</derivirana_varijabla>
  </DomainObject.Predmet.ProtustrankaWithAdressOIB>
  <DomainObject.Predmet.ProtustrankaNazivFormated>
    <izvorni_sadrzaj>PANTERICA j.d.o.o. za ugostiteljstvo</izvorni_sadrzaj>
    <derivirana_varijabla naziv="DomainObject.Predmet.ProtustrankaNazivFormated_1">PANTERICA j.d.o.o. za ugostiteljstvo</derivirana_varijabla>
  </DomainObject.Predmet.ProtustrankaNazivFormated>
  <DomainObject.Predmet.ProtustrankaNazivFormatedOIB>
    <izvorni_sadrzaj>PANTERICA j.d.o.o. za ugostiteljstvo, OIB 00039256474</izvorni_sadrzaj>
    <derivirana_varijabla naziv="DomainObject.Predmet.ProtustrankaNazivFormatedOIB_1">PANTERICA j.d.o.o. za ugostiteljstvo, OIB 00039256474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PANTERICA j.d.o.o. za ugostiteljstvo</item>
    </izvorni_sadrzaj>
    <derivirana_varijabla naziv="DomainObject.Predmet.ProtuStrankaListFormated_1">
      <item>PANTERICA j.d.o.o. za ugostiteljstvo</item>
    </derivirana_varijabla>
  </DomainObject.Predmet.ProtuStrankaListFormated>
  <DomainObject.Predmet.ProtuStrankaListFormatedOIB>
    <izvorni_sadrzaj>
      <item>PANTERICA j.d.o.o. za ugostiteljstvo, OIB 00039256474</item>
    </izvorni_sadrzaj>
    <derivirana_varijabla naziv="DomainObject.Predmet.ProtuStrankaListFormatedOIB_1">
      <item>PANTERICA j.d.o.o. za ugostiteljstvo, OIB 00039256474</item>
    </derivirana_varijabla>
  </DomainObject.Predmet.ProtuStrankaListFormatedOIB>
  <DomainObject.Predmet.ProtuStrankaListFormatedWithAdress>
    <izvorni_sadrzaj>
      <item>PANTERICA j.d.o.o. za ugostiteljstvo, Trg 101. Brigade 1, 10000 Zagreb</item>
    </izvorni_sadrzaj>
    <derivirana_varijabla naziv="DomainObject.Predmet.ProtuStrankaListFormatedWithAdress_1">
      <item>PANTERICA j.d.o.o. za ugostiteljstvo, Trg 101. Brigade 1, 10000 Zagreb</item>
    </derivirana_varijabla>
  </DomainObject.Predmet.ProtuStrankaListFormatedWithAdress>
  <DomainObject.Predmet.ProtuStrankaListFormatedWithAdressOIB>
    <izvorni_sadrzaj>
      <item>PANTERICA j.d.o.o. za ugostiteljstvo, OIB 00039256474, Trg 101. Brigade 1, 10000 Zagreb</item>
    </izvorni_sadrzaj>
    <derivirana_varijabla naziv="DomainObject.Predmet.ProtuStrankaListFormatedWithAdressOIB_1">
      <item>PANTERICA j.d.o.o. za ugostiteljstvo, OIB 00039256474, Trg 101. Brigade 1, 10000 Zagreb</item>
    </derivirana_varijabla>
  </DomainObject.Predmet.ProtuStrankaListFormatedWithAdressOIB>
  <DomainObject.Predmet.ProtuStrankaListNazivFormated>
    <izvorni_sadrzaj>
      <item>PANTERICA j.d.o.o. za ugostiteljstvo</item>
    </izvorni_sadrzaj>
    <derivirana_varijabla naziv="DomainObject.Predmet.ProtuStrankaListNazivFormated_1">
      <item>PANTERICA j.d.o.o. za ugostiteljstvo</item>
    </derivirana_varijabla>
  </DomainObject.Predmet.ProtuStrankaListNazivFormated>
  <DomainObject.Predmet.ProtuStrankaListNazivFormatedOIB>
    <izvorni_sadrzaj>
      <item>PANTERICA j.d.o.o. za ugostiteljstvo, OIB 00039256474</item>
    </izvorni_sadrzaj>
    <derivirana_varijabla naziv="DomainObject.Predmet.ProtuStrankaListNazivFormatedOIB_1">
      <item>PANTERICA j.d.o.o. za ugostiteljstvo, OIB 00039256474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PANTERICA j.d.o.o. za ugostiteljstvo</izvorni_sadrzaj>
    <derivirana_varijabla naziv="DomainObject.Predmet.ProtustrankaIDrugi_1">PANTERICA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PANTERICA j.d.o.o. za ugostiteljstvo, OIB 00039256474, Trg 101. Brigade 1, 10000 Zagreb</izvorni_sadrzaj>
    <derivirana_varijabla naziv="DomainObject.Predmet.ProtustrankaIDrugiAdressOIB_1">PANTERICA j.d.o.o. za ugostiteljstvo, OIB 00039256474, Trg 101. Brigade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PANTERICA j.d.o.o. za ugostiteljstvo</item>
      <item>FINA Regionalni centar Zagreb</item>
    </izvorni_sadrzaj>
    <derivirana_varijabla naziv="DomainObject.Predmet.SudioniciListNaziv_1">
      <item>PANTERICA j.d.o.o. za ugostiteljstvo</item>
      <item>FINA Regionalni centar Zagreb</item>
    </derivirana_varijabla>
  </DomainObject.Predmet.SudioniciListNaziv>
  <DomainObject.Predmet.SudioniciListAdressOIB>
    <izvorni_sadrzaj>
      <item>PANTERICA j.d.o.o. za ugostiteljstvo, OIB 00039256474, Trg 101. Brigade 1,10000 Zagreb</item>
      <item>FINA Regionalni centar Zagreb, OIB 85821130368, Trg svibanjskih žrtava 1995. br. 1,10000 Zagreb</item>
    </izvorni_sadrzaj>
    <derivirana_varijabla naziv="DomainObject.Predmet.SudioniciListAdressOIB_1">
      <item>PANTERICA j.d.o.o. za ugostiteljstvo, OIB 00039256474, Trg 101. Brigade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00039256474</item>
      <item>, OIB 85821130368</item>
    </izvorni_sadrzaj>
    <derivirana_varijabla naziv="DomainObject.Predmet.SudioniciListNazivOIB_1">
      <item>, OIB 00039256474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2277</properties:Characters>
  <properties:Lines>86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2016-08-25T06:07:00Z</cp:lastPrinted>
  <dcterms:modified xmlns:xsi="http://www.w3.org/2001/XMLSchema-instance" xsi:type="dcterms:W3CDTF">2016-08-25T06:11:00Z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