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c179" w14:paraId="c7dc179" w:rsidRDefault="00B4769C" w:rsidP="00B4769C" w:rsidR="00B4769C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69C" w:rsidP="00B4769C" w:rsidR="00B4769C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4769C" w:rsidP="00B4769C" w:rsidR="00B4769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4769C" w:rsidP="00B4769C" w:rsidR="00B4769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4769C" w:rsidP="00B4769C" w:rsidR="00B4769C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4769C" w:rsidP="00B4769C" w:rsidR="00B4769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B4769C" w:rsidP="00B4769C" w:rsidR="00B4769C" w:rsidRPr="007912E1">
      <w:pPr>
        <w:jc w:val="center"/>
        <w:rPr>
          <w:rFonts w:cs="Times New Roman" w:eastAsia="Times New Roman"/>
          <w:szCs w:val="24"/>
        </w:rPr>
      </w:pPr>
    </w:p>
    <w:p w:rsidRDefault="00B4769C" w:rsidP="00B4769C" w:rsidR="00B4769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B4769C" w:rsidP="00B4769C" w:rsidR="00B4769C" w:rsidRPr="007912E1">
      <w:pPr>
        <w:rPr>
          <w:rFonts w:cs="Times New Roman" w:eastAsia="Times New Roman"/>
          <w:szCs w:val="24"/>
        </w:rPr>
      </w:pPr>
    </w:p>
    <w:p w:rsidRDefault="00B4769C" w:rsidP="00B4769C" w:rsidR="00B4769C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>LUCKY GUYS 25 j. d. o. o. Ližnjan, Ližnjan 190</w:t>
      </w:r>
      <w:r>
        <w:rPr>
          <w:rFonts w:cs="Times New Roman" w:eastAsia="Times New Roman"/>
          <w:szCs w:val="24"/>
        </w:rPr>
        <w:t xml:space="preserve">, OIB </w:t>
      </w:r>
      <w:r w:rsidRPr="00B4769C">
        <w:rPr>
          <w:rFonts w:cs="Times New Roman" w:eastAsia="Times New Roman"/>
          <w:szCs w:val="24"/>
        </w:rPr>
        <w:t>47225238359</w:t>
      </w:r>
      <w:r>
        <w:rPr>
          <w:rFonts w:cs="Times New Roman" w:eastAsia="Times New Roman"/>
          <w:szCs w:val="24"/>
        </w:rPr>
        <w:t xml:space="preserve">, MBS </w:t>
      </w:r>
      <w:r w:rsidRPr="00B4769C">
        <w:rPr>
          <w:rFonts w:cs="Times New Roman" w:eastAsia="Times New Roman"/>
          <w:szCs w:val="24"/>
        </w:rPr>
        <w:t>040327347</w:t>
      </w:r>
      <w:r>
        <w:rPr>
          <w:rFonts w:cs="Times New Roman" w:eastAsia="Times New Roman"/>
          <w:szCs w:val="24"/>
        </w:rPr>
        <w:t xml:space="preserve">, </w:t>
      </w:r>
      <w:r w:rsidR="00191E8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svibnja 2017.</w:t>
      </w:r>
    </w:p>
    <w:p w:rsidRDefault="00B4769C" w:rsidP="00B4769C" w:rsidR="00B4769C" w:rsidRPr="00FD7BB4">
      <w:pPr>
        <w:ind w:firstLine="708"/>
        <w:rPr>
          <w:rFonts w:cs="Times New Roman" w:eastAsia="Times New Roman"/>
          <w:szCs w:val="24"/>
        </w:rPr>
      </w:pPr>
    </w:p>
    <w:p w:rsidRDefault="00B4769C" w:rsidP="00B4769C" w:rsidR="00B4769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B4769C" w:rsidP="00B4769C" w:rsidR="00B4769C" w:rsidRPr="007912E1">
      <w:pPr>
        <w:rPr>
          <w:rFonts w:cs="Times New Roman" w:eastAsia="Times New Roman"/>
          <w:szCs w:val="24"/>
        </w:rPr>
      </w:pPr>
    </w:p>
    <w:p w:rsidRDefault="00B4769C" w:rsidP="00B4769C" w:rsidR="00B4769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LUCKY GUYS 25 j. d. o. o. Ližnjan, Ližnjan 190</w:t>
      </w:r>
      <w:r>
        <w:rPr>
          <w:rFonts w:cs="Times New Roman" w:eastAsia="Times New Roman"/>
          <w:szCs w:val="24"/>
        </w:rPr>
        <w:t xml:space="preserve">, OIB </w:t>
      </w:r>
      <w:r w:rsidRPr="00B4769C">
        <w:rPr>
          <w:rFonts w:cs="Times New Roman" w:eastAsia="Times New Roman"/>
          <w:szCs w:val="24"/>
        </w:rPr>
        <w:t>47225238359</w:t>
      </w:r>
      <w:r>
        <w:rPr>
          <w:rFonts w:cs="Times New Roman" w:eastAsia="Times New Roman"/>
          <w:szCs w:val="24"/>
        </w:rPr>
        <w:t xml:space="preserve">, MBS </w:t>
      </w:r>
      <w:r w:rsidRPr="00B4769C">
        <w:rPr>
          <w:rFonts w:cs="Times New Roman" w:eastAsia="Times New Roman"/>
          <w:szCs w:val="24"/>
        </w:rPr>
        <w:t>040327347</w:t>
      </w:r>
      <w:r>
        <w:rPr>
          <w:rFonts w:cs="Times New Roman" w:eastAsia="Times New Roman"/>
          <w:szCs w:val="24"/>
        </w:rPr>
        <w:t>.</w:t>
      </w:r>
    </w:p>
    <w:p w:rsidRDefault="00B4769C" w:rsidP="00B4769C" w:rsidR="00B4769C">
      <w:pPr>
        <w:rPr>
          <w:rFonts w:cs="Times New Roman" w:eastAsia="Times New Roman"/>
          <w:szCs w:val="24"/>
        </w:rPr>
      </w:pPr>
    </w:p>
    <w:p w:rsidRDefault="00B4769C" w:rsidP="00B4769C" w:rsidR="00B4769C">
      <w:pPr>
        <w:rPr>
          <w:rFonts w:cs="Times New Roman" w:eastAsia="Times New Roman"/>
          <w:szCs w:val="24"/>
        </w:rPr>
      </w:pPr>
    </w:p>
    <w:p w:rsidRDefault="00B4769C" w:rsidP="00B4769C" w:rsidR="00B4769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B4769C" w:rsidP="00B4769C" w:rsidR="00B4769C" w:rsidRPr="007912E1">
      <w:pPr>
        <w:ind w:firstLine="708"/>
        <w:rPr>
          <w:rFonts w:cs="Times New Roman" w:eastAsia="Times New Roman"/>
          <w:szCs w:val="24"/>
        </w:rPr>
      </w:pPr>
    </w:p>
    <w:p w:rsidRDefault="00B4769C" w:rsidP="00B4769C" w:rsidR="00B4769C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szCs w:val="24"/>
        </w:rPr>
        <w:t>LUCKY GUYS 25 j. d. o. o. Ližnjan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15. veljače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23. veljače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87/2017-3.</w:t>
      </w:r>
    </w:p>
    <w:p w:rsidRDefault="00B4769C" w:rsidP="00B4769C" w:rsidR="00B4769C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>, RC Rijeka, Podružnice Pula, klase: 110-07/17-01/78 ur. broja: 08-4402-17-183 od 18. travnja</w:t>
      </w:r>
      <w:r w:rsidR="00191E86">
        <w:rPr>
          <w:rFonts w:cs="Times New Roman" w:eastAsia="Times New Roman"/>
          <w:szCs w:val="24"/>
        </w:rPr>
        <w:t xml:space="preserve"> 2017. (list 10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171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B4769C" w:rsidP="00B4769C" w:rsidR="00B4769C" w:rsidRPr="007912E1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B4769C" w:rsidP="00B4769C" w:rsidR="00B4769C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91E86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svibnja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B4769C" w:rsidP="00B4769C" w:rsidR="00B4769C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4769C" w:rsidP="00B4769C" w:rsidR="00B476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6194A">
        <w:rPr>
          <w:rFonts w:cs="Times New Roman" w:eastAsia="Times New Roman"/>
          <w:szCs w:val="24"/>
        </w:rPr>
        <w:t>, v. r.</w:t>
      </w:r>
    </w:p>
    <w:p w:rsidRDefault="00B4769C" w:rsidP="00B4769C" w:rsidR="00B4769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B4769C" w:rsidP="00B4769C" w:rsidR="00B4769C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B4769C" w:rsidP="00B4769C" w:rsidR="00B4769C">
      <w:pPr>
        <w:rPr>
          <w:rFonts w:cs="Times New Roman" w:eastAsia="Times New Roman"/>
          <w:szCs w:val="24"/>
        </w:rPr>
      </w:pPr>
    </w:p>
    <w:p w:rsidRDefault="00B4769C" w:rsidP="00B4769C" w:rsidR="00B4769C">
      <w:pPr>
        <w:jc w:val="left"/>
        <w:rPr>
          <w:rFonts w:cs="Times New Roman" w:eastAsia="Times New Roman"/>
          <w:szCs w:val="24"/>
        </w:rPr>
      </w:pPr>
    </w:p>
    <w:p w:rsidRDefault="00B4769C" w:rsidP="00B4769C" w:rsidR="00B4769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B4769C" w:rsidP="00B4769C" w:rsidR="00B476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B4769C" w:rsidP="00B4769C" w:rsidR="00B476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LUCKY GUYS 25 j. d. o. o. Ližnjan, Ližnjan 190</w:t>
      </w:r>
      <w:r>
        <w:rPr>
          <w:rFonts w:cs="Times New Roman" w:eastAsia="Times New Roman"/>
          <w:szCs w:val="24"/>
        </w:rPr>
        <w:t>,</w:t>
      </w:r>
    </w:p>
    <w:p w:rsidRDefault="00B4769C" w:rsidP="00B4769C" w:rsidR="00B4769C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B4769C" w:rsidP="00B4769C" w:rsidR="00B4769C" w:rsidRPr="007912E1">
      <w:pPr>
        <w:rPr>
          <w:rFonts w:eastAsiaTheme="minorHAnsi"/>
          <w:lang w:eastAsia="en-US"/>
        </w:rPr>
      </w:pPr>
    </w:p>
    <w:p w:rsidRDefault="00B4769C" w:rsidP="00B4769C" w:rsidR="00B4769C"/>
    <w:p w:rsidRDefault="00B4769C" w:rsidP="00B4769C" w:rsidR="00B4769C"/>
    <w:p w:rsidRDefault="00B4769C" w:rsidP="00B4769C" w:rsidR="00B4769C"/>
    <w:p w:rsidRDefault="00B4769C" w:rsidP="00B4769C" w:rsidR="00B4769C"/>
    <w:p w:rsidRDefault="00B4769C" w:rsidP="00B4769C" w:rsidR="00B4769C"/>
    <w:p w:rsidRDefault="001610F8" w:rsidR="001610F8"/>
    <w:sectPr w:rsidSect="0042363E" w:rsidR="001610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69C" w:rsidP="00B4769C" w:rsidR="00B4769C">
      <w:r>
        <w:separator/>
      </w:r>
    </w:p>
  </w:endnote>
  <w:endnote w:id="0" w:type="continuationSeparator">
    <w:p w:rsidRDefault="00B4769C" w:rsidP="00B4769C" w:rsidR="00B47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69C" w:rsidP="00B4769C" w:rsidR="00B4769C">
      <w:r>
        <w:separator/>
      </w:r>
    </w:p>
  </w:footnote>
  <w:footnote w:id="0" w:type="continuationSeparator">
    <w:p w:rsidRDefault="00B4769C" w:rsidP="00B4769C" w:rsidR="00B47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9C" w:rsidP="0042363E" w:rsidR="0042363E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6194A">
      <w:rPr>
        <w:noProof/>
        <w:szCs w:val="24"/>
      </w:rPr>
      <w:t>2</w:t>
    </w:r>
    <w:r w:rsidRPr="00A074C3">
      <w:rPr>
        <w:szCs w:val="24"/>
      </w:rPr>
      <w:fldChar w:fldCharType="end"/>
    </w:r>
    <w:r w:rsidR="00191E86">
      <w:rPr>
        <w:szCs w:val="24"/>
      </w:rPr>
      <w:tab/>
      <w:t>11 St-87/2017-7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E86" w:rsidP="0042363E" w:rsidR="0042363E" w:rsidRPr="00A074C3">
    <w:pPr>
      <w:pStyle w:val="Zaglavlje"/>
      <w:jc w:val="right"/>
      <w:rPr>
        <w:szCs w:val="24"/>
      </w:rPr>
    </w:pPr>
    <w:r>
      <w:rPr>
        <w:szCs w:val="24"/>
      </w:rPr>
      <w:t>11 St-87/2017-7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7B4F"/>
    <w:rsid w:val="001610F8"/>
    <w:rsid w:val="0016194A"/>
    <w:rsid w:val="00191E86"/>
    <w:rsid w:val="00427B4F"/>
    <w:rsid w:val="00B4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6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7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769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6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76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6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76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94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6194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619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6194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6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7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769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76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76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6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76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94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6194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619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6194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LUCKY GUYS 25 j.d.o.o. LIŽNJAN</izvorni_sadrzaj>
    <derivirana_varijabla naziv="DomainObject.Predmet.ProtustrankaFormated_1">  LUCKY GUYS 25 j.d.o.o. LIŽNJAN</derivirana_varijabla>
  </DomainObject.Predmet.ProtustrankaFormated>
  <DomainObject.Predmet.ProtustrankaFormatedOIB>
    <izvorni_sadrzaj>  LUCKY GUYS 25 j.d.o.o. LIŽNJAN, OIB 47225238359</izvorni_sadrzaj>
    <derivirana_varijabla naziv="DomainObject.Predmet.ProtustrankaFormatedOIB_1">  LUCKY GUYS 25 j.d.o.o. LIŽNJAN, OIB 47225238359</derivirana_varijabla>
  </DomainObject.Predmet.ProtustrankaFormatedOIB>
  <DomainObject.Predmet.ProtustrankaFormatedWithAdress>
    <izvorni_sadrzaj> LUCKY GUYS 25 j.d.o.o. LIŽNJAN, Ližnjan 190, 52204 Ližnjan</izvorni_sadrzaj>
    <derivirana_varijabla naziv="DomainObject.Predmet.ProtustrankaFormatedWithAdress_1"> LUCKY GUYS 25 j.d.o.o. LIŽNJAN, Ližnjan 190, 52204 Ližnjan</derivirana_varijabla>
  </DomainObject.Predmet.ProtustrankaFormatedWithAdress>
  <DomainObject.Predmet.ProtustrankaFormatedWithAdressOIB>
    <izvorni_sadrzaj> LUCKY GUYS 25 j.d.o.o. LIŽNJAN, OIB 47225238359, Ližnjan 190, 52204 Ližnjan</izvorni_sadrzaj>
    <derivirana_varijabla naziv="DomainObject.Predmet.ProtustrankaFormatedWithAdressOIB_1"> LUCKY GUYS 25 j.d.o.o. LIŽNJAN, OIB 47225238359, Ližnjan 190, 52204 Ližnjan</derivirana_varijabla>
  </DomainObject.Predmet.ProtustrankaFormatedWithAdressOIB>
  <DomainObject.Predmet.ProtustrankaWithAdress>
    <izvorni_sadrzaj>LUCKY GUYS 25 j.d.o.o. LIŽNJAN Ližnjan 190, 52204 Ližnjan</izvorni_sadrzaj>
    <derivirana_varijabla naziv="DomainObject.Predmet.ProtustrankaWithAdress_1">LUCKY GUYS 25 j.d.o.o. LIŽNJAN Ližnjan 190, 52204 Ližnjan</derivirana_varijabla>
  </DomainObject.Predmet.ProtustrankaWithAdress>
  <DomainObject.Predmet.ProtustrankaWithAdressOIB>
    <izvorni_sadrzaj>LUCKY GUYS 25 j.d.o.o. LIŽNJAN, OIB 47225238359, Ližnjan 190, 52204 Ližnjan</izvorni_sadrzaj>
    <derivirana_varijabla naziv="DomainObject.Predmet.ProtustrankaWithAdressOIB_1">LUCKY GUYS 25 j.d.o.o. LIŽNJAN, OIB 47225238359, Ližnjan 190, 52204 Ližnjan</derivirana_varijabla>
  </DomainObject.Predmet.ProtustrankaWithAdressOIB>
  <DomainObject.Predmet.ProtustrankaNazivFormated>
    <izvorni_sadrzaj>LUCKY GUYS 25 j.d.o.o. LIŽNJAN</izvorni_sadrzaj>
    <derivirana_varijabla naziv="DomainObject.Predmet.ProtustrankaNazivFormated_1">LUCKY GUYS 25 j.d.o.o. LIŽNJAN</derivirana_varijabla>
  </DomainObject.Predmet.ProtustrankaNazivFormated>
  <DomainObject.Predmet.ProtustrankaNazivFormatedOIB>
    <izvorni_sadrzaj>LUCKY GUYS 25 j.d.o.o. LIŽNJAN, OIB 47225238359</izvorni_sadrzaj>
    <derivirana_varijabla naziv="DomainObject.Predmet.ProtustrankaNazivFormatedOIB_1">LUCKY GUYS 25 j.d.o.o. LIŽNJAN, OIB 47225238359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8370.96</izvorni_sadrzaj>
    <derivirana_varijabla naziv="DomainObject.Predmet.TrenutnaVrijednost_1">8370.96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LUCKY GUYS 25 j.d.o.o. LIŽNJAN</item>
    </izvorni_sadrzaj>
    <derivirana_varijabla naziv="DomainObject.Predmet.ProtuStrankaListFormated_1">
      <item>LUCKY GUYS 25 j.d.o.o. LIŽNJAN</item>
    </derivirana_varijabla>
  </DomainObject.Predmet.ProtuStrankaListFormated>
  <DomainObject.Predmet.ProtuStrankaListFormatedOIB>
    <izvorni_sadrzaj>
      <item>LUCKY GUYS 25 j.d.o.o. LIŽNJAN, OIB 47225238359</item>
    </izvorni_sadrzaj>
    <derivirana_varijabla naziv="DomainObject.Predmet.ProtuStrankaListFormatedOIB_1">
      <item>LUCKY GUYS 25 j.d.o.o. LIŽNJAN, OIB 47225238359</item>
    </derivirana_varijabla>
  </DomainObject.Predmet.ProtuStrankaListFormatedOIB>
  <DomainObject.Predmet.ProtuStrankaListFormatedWithAdress>
    <izvorni_sadrzaj>
      <item>LUCKY GUYS 25 j.d.o.o. LIŽNJAN, Ližnjan 190, 52204 Ližnjan</item>
    </izvorni_sadrzaj>
    <derivirana_varijabla naziv="DomainObject.Predmet.ProtuStrankaListFormatedWithAdress_1">
      <item>LUCKY GUYS 25 j.d.o.o. LIŽNJAN, Ližnjan 190, 52204 Ližnjan</item>
    </derivirana_varijabla>
  </DomainObject.Predmet.ProtuStrankaListFormatedWithAdress>
  <DomainObject.Predmet.ProtuStrankaListFormatedWithAdressOIB>
    <izvorni_sadrzaj>
      <item>LUCKY GUYS 25 j.d.o.o. LIŽNJAN, OIB 47225238359, Ližnjan 190, 52204 Ližnjan</item>
    </izvorni_sadrzaj>
    <derivirana_varijabla naziv="DomainObject.Predmet.ProtuStrankaListFormatedWithAdressOIB_1">
      <item>LUCKY GUYS 25 j.d.o.o. LIŽNJAN, OIB 47225238359, Ližnjan 190, 52204 Ližnjan</item>
    </derivirana_varijabla>
  </DomainObject.Predmet.ProtuStrankaListFormatedWithAdressOIB>
  <DomainObject.Predmet.ProtuStrankaListNazivFormated>
    <izvorni_sadrzaj>
      <item>LUCKY GUYS 25 j.d.o.o. LIŽNJAN</item>
    </izvorni_sadrzaj>
    <derivirana_varijabla naziv="DomainObject.Predmet.ProtuStrankaListNazivFormated_1">
      <item>LUCKY GUYS 25 j.d.o.o. LIŽNJAN</item>
    </derivirana_varijabla>
  </DomainObject.Predmet.ProtuStrankaListNazivFormated>
  <DomainObject.Predmet.ProtuStrankaListNazivFormatedOIB>
    <izvorni_sadrzaj>
      <item>LUCKY GUYS 25 j.d.o.o. LIŽNJAN, OIB 47225238359</item>
    </izvorni_sadrzaj>
    <derivirana_varijabla naziv="DomainObject.Predmet.ProtuStrankaListNazivFormatedOIB_1">
      <item>LUCKY GUYS 25 j.d.o.o. LIŽNJAN, OIB 47225238359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LUCKY GUYS 25 j.d.o.o. LIŽNJAN</izvorni_sadrzaj>
    <derivirana_varijabla naziv="DomainObject.Predmet.ProtustrankaIDrugi_1">LUCKY GUYS 25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LUCKY GUYS 25 j.d.o.o. LIŽNJAN, OIB 47225238359, Ližnjan 190, 52204 Ližnjan</izvorni_sadrzaj>
    <derivirana_varijabla naziv="DomainObject.Predmet.ProtustrankaIDrugiAdressOIB_1">LUCKY GUYS 25 j.d.o.o. LIŽNJAN, OIB 47225238359, Ližnjan 190,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LUCKY GUYS 25 j.d.o.o. LIŽNJAN</item>
    </izvorni_sadrzaj>
    <derivirana_varijabla naziv="DomainObject.Predmet.SudioniciListNaziv_1">
      <item>FINANCIJSKA AGENCIJA, RC RIJEKA, PODRUŽNICA PULA, PULA</item>
      <item>LUCKY GUYS 25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LUCKY GUYS 25 j.d.o.o. LIŽNJAN, OIB 47225238359, Ližnjan 190,52204 Ližnjan</item>
    </izvorni_sadrzaj>
    <derivirana_varijabla naziv="DomainObject.Predmet.SudioniciListAdressOIB_1">
      <item>FINANCIJSKA AGENCIJA, RC RIJEKA, PODRUŽNICA PULA, PULA, OIB 85821130368, Giardini 5,52100 Pula</item>
      <item>LUCKY GUYS 25 j.d.o.o. LIŽNJAN, OIB 47225238359, Ližnjan 190,52204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47225238359</item>
    </izvorni_sadrzaj>
    <derivirana_varijabla naziv="DomainObject.Predmet.SudioniciListNazivOIB_1">
      <item>, OIB 85821130368</item>
      <item>, OIB 47225238359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2608</properties:Characters>
  <properties:Lines>65</properties:Lines>
  <properties:Paragraphs>21</properties:Paragraphs>
  <properties:TotalTime>8</properties:TotalTime>
  <properties:ScaleCrop>false</properties:ScaleCrop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2017-04-27T12:04:00Z</dcterms:created>
  <dc:creator>Morena Brajuha</dc:creator>
  <dc:description/>
  <cp:keywords/>
  <cp:lastModifiedBy>Morena Brajuha</cp:lastModifiedBy>
  <cp:lastPrinted>2017-05-17T10:11:00Z</cp:lastPrinted>
  <dcterms:modified xmlns:xsi="http://www.w3.org/2001/XMLSchema-instance" xsi:type="dcterms:W3CDTF">2017-05-17T10:11:00Z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