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1eabf28" w14:paraId="1eabf28" w:rsidRDefault="00916A8C" w:rsidP="00010973" w:rsidR="00916A8C">
      <w:pPr>
        <w:jc w:val="right"/>
        <w15:collapsed w:val="false"/>
      </w:pPr>
      <w:r w:rsidRPr="001A4844">
        <w:t>Poslovni broj: 4. St-</w:t>
      </w:r>
      <w:r w:rsidR="00213955">
        <w:t>25/2018-21</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9126D3" w:rsidP="009126D3" w:rsidR="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213955" w:rsidRPr="00740D04">
        <w:rPr>
          <w:szCs w:val="24"/>
        </w:rPr>
        <w:t>REKLAME JAMAN d.o.o.</w:t>
      </w:r>
      <w:r w:rsidR="00213955">
        <w:rPr>
          <w:szCs w:val="24"/>
        </w:rPr>
        <w:t xml:space="preserve">, Put Majdana 44, Solin, OIB: </w:t>
      </w:r>
      <w:r w:rsidR="00213955" w:rsidRPr="00740D04">
        <w:rPr>
          <w:szCs w:val="24"/>
        </w:rPr>
        <w:t>60673727917</w:t>
      </w:r>
      <w:r>
        <w:t xml:space="preserve">, </w:t>
      </w:r>
      <w:r w:rsidR="00213955">
        <w:t>19. veljače 2019</w:t>
      </w:r>
      <w:r w:rsidRPr="0048697F">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213955" w:rsidRPr="00740D04">
        <w:rPr>
          <w:szCs w:val="24"/>
        </w:rPr>
        <w:t>REKLAME JAMAN d.o.o.</w:t>
      </w:r>
      <w:r w:rsidR="00213955">
        <w:rPr>
          <w:szCs w:val="24"/>
        </w:rPr>
        <w:t xml:space="preserve">, Put Majdana 44, Solin, OIB: </w:t>
      </w:r>
      <w:r w:rsidR="00213955" w:rsidRPr="00740D04">
        <w:rPr>
          <w:szCs w:val="24"/>
        </w:rPr>
        <w:t>60673727917</w:t>
      </w:r>
      <w:r w:rsidRPr="00CA3F30">
        <w:t xml:space="preserve">, </w:t>
      </w:r>
      <w:r>
        <w:t xml:space="preserve">da u roku od 15 dana, a koji rok počinje teći istekom osmog dana od dana objave ovog rješenja na mrežnoj stranici e-Oglasna ploča sudova, solidarno uplate predujam u iznosu od </w:t>
      </w:r>
      <w:r w:rsidR="00213955">
        <w:t>17</w:t>
      </w:r>
      <w:r w:rsidRPr="009D1324">
        <w:t>.</w:t>
      </w:r>
      <w:r w:rsidR="00213955">
        <w:t>800</w:t>
      </w:r>
      <w:r w:rsidRPr="009D1324">
        <w:t>,00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213955">
        <w:t>25</w:t>
      </w:r>
      <w:r w:rsidR="0059429A">
        <w:t>/</w:t>
      </w:r>
      <w:r w:rsidR="00213955">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213955" w:rsidP="00213955" w:rsidR="00213955">
      <w:pPr>
        <w:ind w:firstLine="708"/>
        <w:jc w:val="both"/>
      </w:pPr>
      <w:r>
        <w:t xml:space="preserve">Predlagatelj Financijska agencija, Regionalni centar Split, je prijedlogom zaprimljenim na Trgovačkom sudu u Splitu, dana 9. siječnja 2018. predložio otvaranje stečajnog postupka nad dužnikom </w:t>
      </w:r>
      <w:r w:rsidRPr="00740D04">
        <w:rPr>
          <w:szCs w:val="24"/>
        </w:rPr>
        <w:t>REKLAME JAMAN d.o.o.</w:t>
      </w:r>
      <w:r>
        <w:rPr>
          <w:szCs w:val="24"/>
        </w:rPr>
        <w:t xml:space="preserve">, Put Majdana 44, Solin, OIB: </w:t>
      </w:r>
      <w:r w:rsidRPr="00740D04">
        <w:rPr>
          <w:szCs w:val="24"/>
        </w:rPr>
        <w:t>60673727917</w:t>
      </w:r>
      <w:r>
        <w:t>.</w:t>
      </w:r>
    </w:p>
    <w:p w:rsidRDefault="00213955" w:rsidP="00213955" w:rsidR="00213955">
      <w:pPr>
        <w:ind w:left="708"/>
        <w:jc w:val="both"/>
      </w:pPr>
    </w:p>
    <w:p w:rsidRDefault="00213955" w:rsidP="00213955" w:rsidR="00213955">
      <w:pPr>
        <w:ind w:firstLine="708"/>
        <w:jc w:val="both"/>
      </w:pPr>
      <w:r>
        <w:t xml:space="preserve">U prijedlogu se u bitnome navodi da dužnik na dan 4. siječnja 2018. u Očevidniku redoslijeda osnova za plaćanje ima evidentirane neizvršene osnove za plaćanje u neprekinutom razdoblju od 120 dana, u ukupnom iznosu od 1.567.156,09 kuna, te da prema podacima HZMO ima jednog zaposlenog, kao i da predlagatelj ne raspolaže drugim podacima o imovini dužnika. </w:t>
      </w:r>
    </w:p>
    <w:p w:rsidRDefault="009126D3" w:rsidP="0059429A" w:rsidR="009126D3">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213955">
        <w:t>25/2018</w:t>
      </w:r>
      <w:r w:rsidR="00EF5700" w:rsidRPr="006A49A6">
        <w:t xml:space="preserve"> od </w:t>
      </w:r>
      <w:r w:rsidR="00213955">
        <w:t>9.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23512D" w:rsidR="00213955">
      <w:pPr>
        <w:ind w:firstLine="708"/>
        <w:jc w:val="both"/>
        <w:rPr>
          <w:szCs w:val="24"/>
        </w:rPr>
      </w:pPr>
      <w:r w:rsidRPr="00B15C97">
        <w:t xml:space="preserve">Na ročištu održanom </w:t>
      </w:r>
      <w:r w:rsidR="00213955">
        <w:t>19. veljače 2019</w:t>
      </w:r>
      <w:r>
        <w:t>.</w:t>
      </w:r>
      <w:r w:rsidRPr="00B15C97">
        <w:t xml:space="preserve"> zz dužnika </w:t>
      </w:r>
      <w:r w:rsidR="00213955">
        <w:rPr>
          <w:szCs w:val="24"/>
        </w:rPr>
        <w:t>Aida Jaman</w:t>
      </w:r>
      <w:r w:rsidRPr="00B15C97">
        <w:t xml:space="preserve"> se </w:t>
      </w:r>
      <w:r w:rsidR="00C81D34">
        <w:t>izjasni</w:t>
      </w:r>
      <w:r w:rsidR="00213955">
        <w:t>la</w:t>
      </w:r>
      <w:r>
        <w:t xml:space="preserve"> </w:t>
      </w:r>
      <w:r w:rsidRPr="00B15C97">
        <w:t xml:space="preserve">o prijedlogu za otvaranje stečajnog postupka nad </w:t>
      </w:r>
      <w:r>
        <w:t>dužnikom</w:t>
      </w:r>
      <w:r w:rsidRPr="00B15C97">
        <w:t xml:space="preserve">, te je </w:t>
      </w:r>
      <w:r w:rsidR="00C81D34">
        <w:t>izjavi</w:t>
      </w:r>
      <w:r w:rsidR="00213955">
        <w:t>la</w:t>
      </w:r>
      <w:r w:rsidRPr="00B15C97">
        <w:t xml:space="preserve"> da </w:t>
      </w:r>
      <w:r w:rsidR="009126D3">
        <w:t>se</w:t>
      </w:r>
      <w:r w:rsidRPr="00B15C97">
        <w:t xml:space="preserve"> navedeno</w:t>
      </w:r>
      <w:r>
        <w:t xml:space="preserve"> društvo </w:t>
      </w:r>
      <w:r w:rsidR="009126D3">
        <w:rPr>
          <w:szCs w:val="24"/>
        </w:rPr>
        <w:t xml:space="preserve">bavilo </w:t>
      </w:r>
      <w:r w:rsidR="00213955">
        <w:rPr>
          <w:szCs w:val="24"/>
        </w:rPr>
        <w:t xml:space="preserve">proizvodnjom reklama, od vizit karta do velikih reklama. Društvo je osnovano 2007. Njen </w:t>
      </w:r>
      <w:r w:rsidR="00213955">
        <w:rPr>
          <w:szCs w:val="24"/>
        </w:rPr>
        <w:lastRenderedPageBreak/>
        <w:t xml:space="preserve">suprug koji je preminuo 2017. je vodio sve poslove. Poslovali </w:t>
      </w:r>
      <w:r w:rsidR="002E78E3">
        <w:rPr>
          <w:szCs w:val="24"/>
        </w:rPr>
        <w:t>su</w:t>
      </w:r>
      <w:r w:rsidR="00213955">
        <w:rPr>
          <w:szCs w:val="24"/>
        </w:rPr>
        <w:t xml:space="preserve"> u iznajmljenom prostoru u Splitu, u Dujmovači na adresi Put Mostina. Uvijek </w:t>
      </w:r>
      <w:r w:rsidR="002E78E3">
        <w:rPr>
          <w:szCs w:val="24"/>
        </w:rPr>
        <w:t>su</w:t>
      </w:r>
      <w:r w:rsidR="00213955">
        <w:rPr>
          <w:szCs w:val="24"/>
        </w:rPr>
        <w:t xml:space="preserve"> imali 10-15 radnika. U kolovozu 2017. isplaćeni su zadnje plaće radnika, te iznos najamnine te je od tog trenutka društvo prestalo obavljati svoju djelatnost. Imali </w:t>
      </w:r>
      <w:r w:rsidR="002E78E3">
        <w:rPr>
          <w:szCs w:val="24"/>
        </w:rPr>
        <w:t>su</w:t>
      </w:r>
      <w:r w:rsidR="00213955">
        <w:rPr>
          <w:szCs w:val="24"/>
        </w:rPr>
        <w:t xml:space="preserve"> vanjsko knjigovodstvo. Transakcije su se odvijale preko servera koji je isključen prilikom prestanka obavljanja djelatnosti. Kako se isti isključio veliki dio podatak se izgubio. U nastojanju </w:t>
      </w:r>
      <w:r w:rsidR="0023512D">
        <w:rPr>
          <w:szCs w:val="24"/>
        </w:rPr>
        <w:t>su</w:t>
      </w:r>
      <w:r w:rsidR="00213955">
        <w:rPr>
          <w:szCs w:val="24"/>
        </w:rPr>
        <w:t xml:space="preserve"> da se navedeni server tj. bar nekakvi hardver osposobi kako bi se došlo do podataka. Danas društvo nema zaposlenih. Od imovine društvo ima vozilo Trans</w:t>
      </w:r>
      <w:r w:rsidR="0023512D">
        <w:rPr>
          <w:szCs w:val="24"/>
        </w:rPr>
        <w:t xml:space="preserve">porter Wolksvagen koji je staro te isto vozilo više nije u njenom posjedu. </w:t>
      </w:r>
      <w:r w:rsidR="00213955">
        <w:rPr>
          <w:szCs w:val="24"/>
        </w:rPr>
        <w:t xml:space="preserve"> Nešto alata i strojeva je prodano. Kod </w:t>
      </w:r>
      <w:r w:rsidR="0023512D">
        <w:rPr>
          <w:szCs w:val="24"/>
        </w:rPr>
        <w:t>nje</w:t>
      </w:r>
      <w:r w:rsidR="00213955">
        <w:rPr>
          <w:szCs w:val="24"/>
        </w:rPr>
        <w:t xml:space="preserve"> se još nalaze printeri koji su stari te bi se isti teško mogli unovčiti. Postoji još nešto sitnog alata koji po </w:t>
      </w:r>
      <w:r w:rsidR="0023512D">
        <w:rPr>
          <w:szCs w:val="24"/>
        </w:rPr>
        <w:t>njenom</w:t>
      </w:r>
      <w:r w:rsidR="00213955">
        <w:rPr>
          <w:szCs w:val="24"/>
        </w:rPr>
        <w:t xml:space="preserve"> mišljenju su isto teško unovčivi. Radi se o nekakvim brusilicama. Veći dio opreme- sredstava za rad išao u je otpad radi dotrajalosti. Blokada iskazana u potvrdi se odnosi na du</w:t>
      </w:r>
      <w:r w:rsidR="0023512D">
        <w:rPr>
          <w:szCs w:val="24"/>
        </w:rPr>
        <w:t>g najma i na dug poreza, ne zna</w:t>
      </w:r>
      <w:r w:rsidR="00213955">
        <w:rPr>
          <w:szCs w:val="24"/>
        </w:rPr>
        <w:t xml:space="preserve"> da li ima nekakvih dugovanja prema dobavljačima. </w:t>
      </w:r>
      <w:r w:rsidR="0023512D">
        <w:rPr>
          <w:szCs w:val="24"/>
        </w:rPr>
        <w:t>Zaključno je navela da je s</w:t>
      </w:r>
      <w:r w:rsidR="00213955">
        <w:rPr>
          <w:szCs w:val="24"/>
        </w:rPr>
        <w:t xml:space="preserve">uglasna s prijedlogom za otvaranjem stečajnog postupka i brisanjem društva iz sudskog registra. </w:t>
      </w:r>
    </w:p>
    <w:p w:rsidRDefault="00213955" w:rsidP="00257336" w:rsidR="00213955">
      <w:pPr>
        <w:ind w:firstLine="708"/>
        <w:jc w:val="both"/>
        <w:rPr>
          <w:szCs w:val="24"/>
        </w:rPr>
      </w:pPr>
    </w:p>
    <w:p w:rsidRDefault="00EF5700" w:rsidP="00257336" w:rsidR="00EF5700" w:rsidRPr="00257336">
      <w:pPr>
        <w:ind w:firstLine="708"/>
        <w:jc w:val="both"/>
        <w:rPr>
          <w:szCs w:val="24"/>
        </w:rPr>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23512D">
        <w:t>46</w:t>
      </w:r>
      <w:r>
        <w:t xml:space="preserve"> spisa) kojom se potvrđuje da dužnik na dan </w:t>
      </w:r>
      <w:r w:rsidR="0023512D">
        <w:t>15. veljače 2019</w:t>
      </w:r>
      <w:r>
        <w:t xml:space="preserve">., u Očevidniku </w:t>
      </w:r>
      <w:r>
        <w:rPr>
          <w:szCs w:val="24"/>
        </w:rPr>
        <w:t xml:space="preserve">redoslijeda osnova za plaćanje, ima evidentirane neizvršne osnove za plaćanje u neprekinutom razdoblju od </w:t>
      </w:r>
      <w:r w:rsidR="0023512D">
        <w:rPr>
          <w:szCs w:val="24"/>
        </w:rPr>
        <w:t>526</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0F348B">
        <w:t>17.800,00</w:t>
      </w:r>
      <w:r w:rsidRPr="00BD2D8B">
        <w:t xml:space="preserve"> </w:t>
      </w:r>
      <w:r w:rsidR="000F348B">
        <w:t>kuna</w:t>
      </w:r>
      <w:r w:rsidRPr="00BD2D8B">
        <w:t xml:space="preserve">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sidR="000F348B">
        <w:rPr>
          <w:szCs w:val="24"/>
        </w:rPr>
        <w:t xml:space="preserve">19. veljače 2019. </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916A8C" w:rsidP="00916A8C" w:rsidR="00552A42">
      <w:pPr>
        <w:jc w:val="right"/>
      </w:pPr>
      <w:r>
        <w:t>Katarina Mikulić</w:t>
      </w:r>
      <w:r w:rsidR="00552A42">
        <w:t>,v.r.</w:t>
      </w:r>
    </w:p>
    <w:p w:rsidRDefault="00552A42" w:rsidP="0071700F" w:rsidR="00552A42">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52A42" w:rsidP="0071700F" w:rsidR="00552A42"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552A42">
      <w:rPr>
        <w:noProof/>
      </w:rPr>
      <w:t>3</w:t>
    </w:r>
    <w:r w:rsidR="00EF5700">
      <w:fldChar w:fldCharType="end"/>
    </w:r>
    <w:r w:rsidR="00EF5700">
      <w:tab/>
      <w:t xml:space="preserve">   </w:t>
    </w:r>
    <w:r w:rsidR="00916A8C">
      <w:tab/>
    </w:r>
    <w:r w:rsidR="00916A8C">
      <w:tab/>
    </w:r>
    <w:r w:rsidR="00916A8C" w:rsidRPr="001A4844">
      <w:t>Poslovni broj: 4. St-</w:t>
    </w:r>
    <w:r w:rsidR="00213955">
      <w:t>25/2018-21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0F348B"/>
    <w:rsid w:val="00213955"/>
    <w:rsid w:val="0023512D"/>
    <w:rsid w:val="0024181F"/>
    <w:rsid w:val="00246006"/>
    <w:rsid w:val="00257336"/>
    <w:rsid w:val="002C285B"/>
    <w:rsid w:val="002E78E3"/>
    <w:rsid w:val="003C2F22"/>
    <w:rsid w:val="00417EA6"/>
    <w:rsid w:val="00552A42"/>
    <w:rsid w:val="0059429A"/>
    <w:rsid w:val="005C45A2"/>
    <w:rsid w:val="0071519E"/>
    <w:rsid w:val="007F7A84"/>
    <w:rsid w:val="00814EDB"/>
    <w:rsid w:val="00815142"/>
    <w:rsid w:val="00853B3E"/>
    <w:rsid w:val="008D3CAB"/>
    <w:rsid w:val="009126D3"/>
    <w:rsid w:val="00916A8C"/>
    <w:rsid w:val="00981D37"/>
    <w:rsid w:val="00A51DE9"/>
    <w:rsid w:val="00B7506F"/>
    <w:rsid w:val="00C81D34"/>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552A42"/>
    <w:rPr>
      <w:color w:val="808080"/>
      <w:bdr w:space="0" w:sz="0" w:color="auto" w:val="none"/>
      <w:shd w:fill="auto" w:color="auto" w:val="clear"/>
    </w:rPr>
  </w:style>
  <w:style w:customStyle="true" w:styleId="eSPISCCParagraphDefaultFont" w:type="character">
    <w:name w:val="eSPIS_CC_Paragraph Default Font"/>
    <w:basedOn w:val="Zadanifontodlomka"/>
    <w:rsid w:val="00552A4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52A4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52A4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52A42"/>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52A42"/>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552A42"/>
    <w:rPr>
      <w:color w:val="808080"/>
      <w:bdr w:color="auto" w:space="0" w:sz="0" w:val="none"/>
      <w:shd w:color="auto" w:fill="auto" w:val="clear"/>
    </w:rPr>
  </w:style>
  <w:style w:customStyle="1" w:styleId="eSPISCCParagraphDefaultFont" w:type="character">
    <w:name w:val="eSPIS_CC_Paragraph Default Font"/>
    <w:basedOn w:val="Zadanifontodlomka"/>
    <w:rsid w:val="00552A4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52A4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52A4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52A42"/>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52A42"/>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St-25/2018</izvorni_sadrzaj>
    <derivirana_varijabla naziv="DomainObject.Predmet.OznakaBroj_1">St-25/2018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REKLAME JAMAN d.o.o. za proizvodnju, trgovinu i usluge</izvorni_sadrzaj>
    <derivirana_varijabla naziv="DomainObject.Predmet.ProtustrankaFormated_1">  REKLAME JAMAN d.o.o. za proizvodnju, trgovinu i usluge</derivirana_varijabla>
  </DomainObject.Predmet.ProtustrankaFormated>
  <DomainObject.Predmet.ProtustrankaFormatedOIB>
    <izvorni_sadrzaj>  REKLAME JAMAN d.o.o. za proizvodnju, trgovinu i usluge, OIB 60673727917</izvorni_sadrzaj>
    <derivirana_varijabla naziv="DomainObject.Predmet.ProtustrankaFormatedOIB_1">  REKLAME JAMAN d.o.o. za proizvodnju, trgovinu i usluge, OIB 60673727917</derivirana_varijabla>
  </DomainObject.Predmet.ProtustrankaFormatedOIB>
  <DomainObject.Predmet.ProtustrankaFormatedWithAdress>
    <izvorni_sadrzaj> REKLAME JAMAN d.o.o. za proizvodnju, trgovinu i usluge, Put Majdana 44, 21210 Solin</izvorni_sadrzaj>
    <derivirana_varijabla naziv="DomainObject.Predmet.ProtustrankaFormatedWithAdress_1"> REKLAME JAMAN d.o.o. za proizvodnju, trgovinu i usluge, Put Majdana 44, 21210 Solin</derivirana_varijabla>
  </DomainObject.Predmet.ProtustrankaFormatedWithAdress>
  <DomainObject.Predmet.ProtustrankaFormatedWithAdressOIB>
    <izvorni_sadrzaj> REKLAME JAMAN d.o.o. za proizvodnju, trgovinu i usluge, OIB 60673727917, Put Majdana 44, 21210 Solin</izvorni_sadrzaj>
    <derivirana_varijabla naziv="DomainObject.Predmet.ProtustrankaFormatedWithAdressOIB_1"> REKLAME JAMAN d.o.o. za proizvodnju, trgovinu i usluge, OIB 60673727917, Put Majdana 44, 21210 Solin</derivirana_varijabla>
  </DomainObject.Predmet.ProtustrankaFormatedWithAdressOIB>
  <DomainObject.Predmet.ProtustrankaWithAdress>
    <izvorni_sadrzaj>REKLAME JAMAN d.o.o. za proizvodnju, trgovinu i usluge Put Majdana 44, 21210 Solin</izvorni_sadrzaj>
    <derivirana_varijabla naziv="DomainObject.Predmet.ProtustrankaWithAdress_1">REKLAME JAMAN d.o.o. za proizvodnju, trgovinu i usluge Put Majdana 44, 21210 Solin</derivirana_varijabla>
  </DomainObject.Predmet.ProtustrankaWithAdress>
  <DomainObject.Predmet.ProtustrankaWithAdressOIB>
    <izvorni_sadrzaj>REKLAME JAMAN d.o.o. za proizvodnju, trgovinu i usluge, OIB 60673727917, Put Majdana 44, 21210 Solin</izvorni_sadrzaj>
    <derivirana_varijabla naziv="DomainObject.Predmet.ProtustrankaWithAdressOIB_1">REKLAME JAMAN d.o.o. za proizvodnju, trgovinu i usluge, OIB 60673727917, Put Majdana 44, 21210 Solin</derivirana_varijabla>
  </DomainObject.Predmet.ProtustrankaWithAdressOIB>
  <DomainObject.Predmet.ProtustrankaNazivFormated>
    <izvorni_sadrzaj>REKLAME JAMAN d.o.o. za proizvodnju, trgovinu i usluge</izvorni_sadrzaj>
    <derivirana_varijabla naziv="DomainObject.Predmet.ProtustrankaNazivFormated_1">REKLAME JAMAN d.o.o. za proizvodnju, trgovinu i usluge</derivirana_varijabla>
  </DomainObject.Predmet.ProtustrankaNazivFormated>
  <DomainObject.Predmet.ProtustrankaNazivFormatedOIB>
    <izvorni_sadrzaj>REKLAME JAMAN d.o.o. za proizvodnju, trgovinu i usluge, OIB 60673727917</izvorni_sadrzaj>
    <derivirana_varijabla naziv="DomainObject.Predmet.ProtustrankaNazivFormatedOIB_1">REKLAME JAMAN d.o.o. za proizvodnju, trgovinu i usluge, OIB 60673727917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1567156.09</izvorni_sadrzaj>
    <derivirana_varijabla naziv="DomainObject.Predmet.TrenutnaVrijednost_1">1567156.09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REKLAME JAMAN d.o.o. za proizvodnju, trgovinu i usluge</item>
    </izvorni_sadrzaj>
    <derivirana_varijabla naziv="DomainObject.Predmet.ProtuStrankaListFormated_1">
      <item>REKLAME JAMAN d.o.o. za proizvodnju, trgovinu i usluge</item>
    </derivirana_varijabla>
  </DomainObject.Predmet.ProtuStrankaListFormated>
  <DomainObject.Predmet.ProtuStrankaListFormatedOIB>
    <izvorni_sadrzaj>
      <item>REKLAME JAMAN d.o.o. za proizvodnju, trgovinu i usluge, OIB 60673727917</item>
    </izvorni_sadrzaj>
    <derivirana_varijabla naziv="DomainObject.Predmet.ProtuStrankaListFormatedOIB_1">
      <item>REKLAME JAMAN d.o.o. za proizvodnju, trgovinu i usluge, OIB 60673727917</item>
    </derivirana_varijabla>
  </DomainObject.Predmet.ProtuStrankaListFormatedOIB>
  <DomainObject.Predmet.ProtuStrankaListFormatedWithAdress>
    <izvorni_sadrzaj>
      <item>REKLAME JAMAN d.o.o. za proizvodnju, trgovinu i usluge, Put Majdana 44, 21210 Solin</item>
    </izvorni_sadrzaj>
    <derivirana_varijabla naziv="DomainObject.Predmet.ProtuStrankaListFormatedWithAdress_1">
      <item>REKLAME JAMAN d.o.o. za proizvodnju, trgovinu i usluge, Put Majdana 44, 21210 Solin</item>
    </derivirana_varijabla>
  </DomainObject.Predmet.ProtuStrankaListFormatedWithAdress>
  <DomainObject.Predmet.ProtuStrankaListFormatedWithAdressOIB>
    <izvorni_sadrzaj>
      <item>REKLAME JAMAN d.o.o. za proizvodnju, trgovinu i usluge, OIB 60673727917, Put Majdana 44, 21210 Solin</item>
    </izvorni_sadrzaj>
    <derivirana_varijabla naziv="DomainObject.Predmet.ProtuStrankaListFormatedWithAdressOIB_1">
      <item>REKLAME JAMAN d.o.o. za proizvodnju, trgovinu i usluge, OIB 60673727917, Put Majdana 44, 21210 Solin</item>
    </derivirana_varijabla>
  </DomainObject.Predmet.ProtuStrankaListFormatedWithAdressOIB>
  <DomainObject.Predmet.ProtuStrankaListNazivFormated>
    <izvorni_sadrzaj>
      <item>REKLAME JAMAN d.o.o. za proizvodnju, trgovinu i usluge</item>
    </izvorni_sadrzaj>
    <derivirana_varijabla naziv="DomainObject.Predmet.ProtuStrankaListNazivFormated_1">
      <item>REKLAME JAMAN d.o.o. za proizvodnju, trgovinu i usluge</item>
    </derivirana_varijabla>
  </DomainObject.Predmet.ProtuStrankaListNazivFormated>
  <DomainObject.Predmet.ProtuStrankaListNazivFormatedOIB>
    <izvorni_sadrzaj>
      <item>REKLAME JAMAN d.o.o. za proizvodnju, trgovinu i usluge, OIB 60673727917</item>
    </izvorni_sadrzaj>
    <derivirana_varijabla naziv="DomainObject.Predmet.ProtuStrankaListNazivFormatedOIB_1">
      <item>REKLAME JAMAN d.o.o. za proizvodnju, trgovinu i usluge, OIB 60673727917</item>
    </derivirana_varijabla>
  </DomainObject.Predmet.ProtuStrankaListNazivFormatedOIB>
  <DomainObject.Predmet.OstaliListFormated>
    <izvorni_sadrzaj>
      <item>Aida Jaman</item>
    </izvorni_sadrzaj>
    <derivirana_varijabla naziv="DomainObject.Predmet.OstaliListFormated_1">
      <item>Aida Jaman</item>
    </derivirana_varijabla>
  </DomainObject.Predmet.OstaliListFormated>
  <DomainObject.Predmet.OstaliListFormatedOIB>
    <izvorni_sadrzaj>
      <item>Aida Jaman, OIB 72867997525</item>
    </izvorni_sadrzaj>
    <derivirana_varijabla naziv="DomainObject.Predmet.OstaliListFormatedOIB_1">
      <item>Aida Jaman, OIB 72867997525</item>
    </derivirana_varijabla>
  </DomainObject.Predmet.OstaliListFormatedOIB>
  <DomainObject.Predmet.OstaliListFormatedWithAdress>
    <izvorni_sadrzaj>
      <item>Aida Jaman, Put Majdana 40, 21210 Mravince</item>
    </izvorni_sadrzaj>
    <derivirana_varijabla naziv="DomainObject.Predmet.OstaliListFormatedWithAdress_1">
      <item>Aida Jaman, Put Majdana 40, 21210 Mravince</item>
    </derivirana_varijabla>
  </DomainObject.Predmet.OstaliListFormatedWithAdress>
  <DomainObject.Predmet.OstaliListFormatedWithAdressOIB>
    <izvorni_sadrzaj>
      <item>Aida Jaman, OIB 72867997525, Put Majdana 40, 21210 Mravince</item>
    </izvorni_sadrzaj>
    <derivirana_varijabla naziv="DomainObject.Predmet.OstaliListFormatedWithAdressOIB_1">
      <item>Aida Jaman, OIB 72867997525, Put Majdana 40, 21210 Mravince</item>
    </derivirana_varijabla>
  </DomainObject.Predmet.OstaliListFormatedWithAdressOIB>
  <DomainObject.Predmet.OstaliListNazivFormated>
    <izvorni_sadrzaj>
      <item>Aida Jaman</item>
    </izvorni_sadrzaj>
    <derivirana_varijabla naziv="DomainObject.Predmet.OstaliListNazivFormated_1">
      <item>Aida Jaman</item>
    </derivirana_varijabla>
  </DomainObject.Predmet.OstaliListNazivFormated>
  <DomainObject.Predmet.OstaliListNazivFormatedOIB>
    <izvorni_sadrzaj>
      <item>Aida Jaman, OIB 72867997525</item>
    </izvorni_sadrzaj>
    <derivirana_varijabla naziv="DomainObject.Predmet.OstaliListNazivFormatedOIB_1">
      <item>Aida Jaman, OIB 72867997525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REKLAME JAMAN d.o.o. za proizvodnju, trgovinu i usluge</izvorni_sadrzaj>
    <derivirana_varijabla naziv="DomainObject.Predmet.ProtustrankaIDrugi_1">REKLAME JAMAN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REKLAME JAMAN d.o.o. za proizvodnju, trgovinu i usluge, OIB 60673727917, Put Majdana 44, 21210 Solin</izvorni_sadrzaj>
    <derivirana_varijabla naziv="DomainObject.Predmet.ProtustrankaIDrugiAdressOIB_1">REKLAME JAMAN d.o.o. za proizvodnju, trgovinu i usluge, OIB 60673727917, Put Majdana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REKLAME JAMAN d.o.o. za proizvodnju, trgovinu i usluge</item>
      <item>FINANCIJSKA AGENCIJA, RC SPLIT</item>
      <item>Aida Jaman</item>
    </izvorni_sadrzaj>
    <derivirana_varijabla naziv="DomainObject.Predmet.SudioniciListNaziv_1">
      <item>REKLAME JAMAN d.o.o. za proizvodnju, trgovinu i usluge</item>
      <item>FINANCIJSKA AGENCIJA, RC SPLIT</item>
      <item>Aida Jaman</item>
    </derivirana_varijabla>
  </DomainObject.Predmet.SudioniciListNaziv>
  <DomainObject.Predmet.SudioniciListAdressOIB>
    <izvorni_sadrzaj>
      <item>REKLAME JAMAN d.o.o. za proizvodnju, trgovinu i usluge, OIB 60673727917, Put Majdana 44,21210 Solin</item>
      <item>FINANCIJSKA AGENCIJA, RC SPLIT, OIB 85821130368, Mažuranićevo šetalište 24 b,21000 Split</item>
      <item>Aida Jaman, OIB 72867997525, Put Majdana 40,21210 Mravince</item>
    </izvorni_sadrzaj>
    <derivirana_varijabla naziv="DomainObject.Predmet.SudioniciListAdressOIB_1">
      <item>REKLAME JAMAN d.o.o. za proizvodnju, trgovinu i usluge, OIB 60673727917, Put Majdana 44,21210 Solin</item>
      <item>FINANCIJSKA AGENCIJA, RC SPLIT, OIB 85821130368, Mažuranićevo šetalište 24 b,21000 Split</item>
      <item>Aida Jaman, OIB 72867997525, Put Majdana 40,21210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60673727917</item>
      <item>, OIB 85821130368</item>
      <item>, OIB 72867997525</item>
    </izvorni_sadrzaj>
    <derivirana_varijabla naziv="DomainObject.Predmet.SudioniciListNazivOIB_1">
      <item>, OIB 60673727917</item>
      <item>, OIB 85821130368</item>
      <item>, OIB 72867997525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St-25/2018-11</izvorni_sadrzaj>
    <derivirana_varijabla naziv="DomainObject.PredzadnjaOdlukaIzPredmeta.Oznaka_1">St-25/2018-11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1203</properties:Words>
  <properties:Characters>6622</properties:Characters>
  <properties:Lines>130</properties:Lines>
  <properties:Paragraphs>29</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2018-10-12T10:09:00Z</cp:lastPrinted>
  <dcterms:modified xmlns:xsi="http://www.w3.org/2001/XMLSchema-instance" xsi:type="dcterms:W3CDTF">2019-02-19T13:28:00Z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