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3937" w14:paraId="72f393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434FB">
      <w:pPr>
        <w:rPr>
          <w:sz w:val="16"/>
          <w:szCs w:val="16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5434FB">
      <w:pPr>
        <w:rPr>
          <w:sz w:val="6"/>
          <w:szCs w:val="6"/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895829" w:rsidRPr="00EE150B">
        <w:rPr>
          <w:lang w:val="hr-HR"/>
        </w:rPr>
        <w:t>BELAVIĆ j.d.o.o., Milna (Općina Milna), Milna 1013, OIB: 99348864839, MBS: 060291470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36147B">
        <w:rPr>
          <w:lang w:val="hr-HR"/>
        </w:rPr>
        <w:t>17.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895829" w:rsidRPr="00EE150B">
        <w:rPr>
          <w:lang w:val="hr-HR"/>
        </w:rPr>
        <w:t>BELAVIĆ j.d.o.o., Milna (Općina Milna), Milna 1013, OIB: 99348864839, MBS: 060291470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962B72">
        <w:rPr>
          <w:lang w:val="hr-HR"/>
        </w:rPr>
        <w:t>17.</w:t>
      </w:r>
      <w:r w:rsidR="00AA1DCD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962B72">
        <w:rPr>
          <w:lang w:val="hr-HR"/>
        </w:rPr>
        <w:t>13,30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5434FB">
        <w:rPr>
          <w:lang w:val="hr-HR"/>
        </w:rPr>
        <w:t>Ada Rajković, Split, Matice hrvatske 10, OIB: 27195964864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895829" w:rsidRPr="00EE150B">
        <w:rPr>
          <w:lang w:val="hr-HR"/>
        </w:rPr>
        <w:t>BELAVIĆ j.d.o.o., Milna (Općina Milna), Milna 1013, OIB: 99348864839, MBS: 060291470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895829">
        <w:rPr>
          <w:lang w:val="hr-HR"/>
        </w:rPr>
        <w:t>01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895829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92234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895829" w:rsidRPr="00EE150B">
        <w:rPr>
          <w:lang w:val="hr-HR"/>
        </w:rPr>
        <w:t>BELAVIĆ j.d.o.o., Milna (Općina Milna), Milna 1013, OIB: 99348864839, MBS: 060291470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92234" w:rsidRPr="00464B80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895829" w:rsidRPr="00EE150B">
        <w:rPr>
          <w:lang w:val="hr-HR"/>
        </w:rPr>
        <w:t>285 dana, u ukupnom iznosu od 16.233,51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2234">
        <w:rPr>
          <w:b/>
          <w:lang w:val="hr-HR"/>
        </w:rPr>
        <w:t>19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6147B">
        <w:rPr>
          <w:lang w:val="hr-HR"/>
        </w:rPr>
        <w:t>17.</w:t>
      </w:r>
      <w:r w:rsidR="002F44E8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D066BD">
      <w:pPr>
        <w:jc w:val="both"/>
        <w:rPr>
          <w:lang w:val="hr-HR"/>
        </w:rPr>
      </w:pP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F44E8" w:rsidP="00F31929" w:rsidR="002F44E8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73E4D" w:rsidRPr="00273E4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95829">
      <w:t>624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95829">
      <w:t>624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73E4D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147B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434FB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829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2B72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0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E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3E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3E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3E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E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3E4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3E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3E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BELAVIĆ jednostavno društvo s ograničenom odgovornošću za ugostiteljstvo</izvorni_sadrzaj>
    <derivirana_varijabla naziv="DomainObject.Predmet.ProtustrankaFormated_1">  BELAVIĆ jednostavno društvo s ograničenom odgovornošću za ugostiteljstvo</derivirana_varijabla>
  </DomainObject.Predmet.ProtustrankaFormated>
  <DomainObject.Predmet.ProtustrankaFormatedOIB>
    <izvorni_sadrzaj>  BELAVIĆ jednostavno društvo s ograničenom odgovornošću za ugostiteljstvo, OIB 99348864839</izvorni_sadrzaj>
    <derivirana_varijabla naziv="DomainObject.Predmet.ProtustrankaFormatedOIB_1">  BELAVIĆ jednostavno društvo s ograničenom odgovornošću za ugostiteljstvo, OIB 99348864839</derivirana_varijabla>
  </DomainObject.Predmet.ProtustrankaFormatedOIB>
  <DomainObject.Predmet.ProtustrankaFormatedWithAdress>
    <izvorni_sadrzaj> BELAVIĆ jednostavno društvo s ograničenom odgovornošću za ugostiteljstvo, Milna 1013, 21405 Milna</izvorni_sadrzaj>
    <derivirana_varijabla naziv="DomainObject.Predmet.ProtustrankaFormatedWithAdress_1"> BELAVIĆ jednostavno društvo s ograničenom odgovornošću za ugostiteljstvo, Milna 1013, 21405 Milna</derivirana_varijabla>
  </DomainObject.Predmet.ProtustrankaFormatedWithAdress>
  <DomainObject.Predmet.ProtustrankaFormatedWithAdressOIB>
    <izvorni_sadrzaj> BELAVIĆ jednostavno društvo s ograničenom odgovornošću za ugostiteljstvo, OIB 99348864839, Milna 1013, 21405 Milna</izvorni_sadrzaj>
    <derivirana_varijabla naziv="DomainObject.Predmet.ProtustrankaFormatedWithAdressOIB_1"> BELAVIĆ jednostavno društvo s ograničenom odgovornošću za ugostiteljstvo, OIB 99348864839, Milna 1013, 21405 Milna</derivirana_varijabla>
  </DomainObject.Predmet.ProtustrankaFormatedWithAdressOIB>
  <DomainObject.Predmet.ProtustrankaWithAdress>
    <izvorni_sadrzaj>BELAVIĆ jednostavno društvo s ograničenom odgovornošću za ugostiteljstvo Milna 1013, 21405 Milna</izvorni_sadrzaj>
    <derivirana_varijabla naziv="DomainObject.Predmet.ProtustrankaWithAdress_1">BELAVIĆ jednostavno društvo s ograničenom odgovornošću za ugostiteljstvo Milna 1013, 21405 Milna</derivirana_varijabla>
  </DomainObject.Predmet.ProtustrankaWithAdress>
  <DomainObject.Predmet.ProtustrankaWithAdressOIB>
    <izvorni_sadrzaj>BELAVIĆ jednostavno društvo s ograničenom odgovornošću za ugostiteljstvo, OIB 99348864839, Milna 1013, 21405 Milna</izvorni_sadrzaj>
    <derivirana_varijabla naziv="DomainObject.Predmet.ProtustrankaWithAdressOIB_1">BELAVIĆ jednostavno društvo s ograničenom odgovornošću za ugostiteljstvo, OIB 99348864839, Milna 1013, 21405 Milna</derivirana_varijabla>
  </DomainObject.Predmet.ProtustrankaWithAdressOIB>
  <DomainObject.Predmet.ProtustrankaNazivFormated>
    <izvorni_sadrzaj>BELAVIĆ jednostavno društvo s ograničenom odgovornošću za ugostiteljstvo</izvorni_sadrzaj>
    <derivirana_varijabla naziv="DomainObject.Predmet.ProtustrankaNazivFormated_1">BELAVIĆ jednostavno društvo s ograničenom odgovornošću za ugostiteljstvo</derivirana_varijabla>
  </DomainObject.Predmet.ProtustrankaNazivFormated>
  <DomainObject.Predmet.ProtustrankaNazivFormatedOIB>
    <izvorni_sadrzaj>BELAVIĆ jednostavno društvo s ograničenom odgovornošću za ugostiteljstvo, OIB 99348864839</izvorni_sadrzaj>
    <derivirana_varijabla naziv="DomainObject.Predmet.ProtustrankaNazivFormatedOIB_1">BELAVIĆ jednostavno društvo s ograničenom odgovornošću za ugostiteljstvo, OIB 99348864839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16233.51</izvorni_sadrzaj>
    <derivirana_varijabla naziv="DomainObject.Predmet.TrenutnaVrijednost_1">16233.51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BELAVIĆ jednostavno društvo s ograničenom odgovornošću za ugostiteljstvo</item>
    </izvorni_sadrzaj>
    <derivirana_varijabla naziv="DomainObject.Predmet.ProtuStrankaListFormated_1">
      <item>BELAVIĆ jednostavno društvo s ograničenom odgovornošću za ugostiteljstvo</item>
    </derivirana_varijabla>
  </DomainObject.Predmet.ProtuStrankaListFormated>
  <DomainObject.Predmet.ProtuStrankaListFormatedOIB>
    <izvorni_sadrzaj>
      <item>BELAVIĆ jednostavno društvo s ograničenom odgovornošću za ugostiteljstvo, OIB 99348864839</item>
    </izvorni_sadrzaj>
    <derivirana_varijabla naziv="DomainObject.Predmet.ProtuStrankaListFormatedOIB_1">
      <item>BELAVIĆ jednostavno društvo s ograničenom odgovornošću za ugostiteljstvo, OIB 99348864839</item>
    </derivirana_varijabla>
  </DomainObject.Predmet.ProtuStrankaListFormatedOIB>
  <DomainObject.Predmet.ProtuStrankaListFormatedWithAdress>
    <izvorni_sadrzaj>
      <item>BELAVIĆ jednostavno društvo s ograničenom odgovornošću za ugostiteljstvo, Milna 1013, 21405 Milna</item>
    </izvorni_sadrzaj>
    <derivirana_varijabla naziv="DomainObject.Predmet.ProtuStrankaListFormatedWithAdress_1">
      <item>BELAVIĆ jednostavno društvo s ograničenom odgovornošću za ugostiteljstvo, Milna 1013, 21405 Milna</item>
    </derivirana_varijabla>
  </DomainObject.Predmet.ProtuStrankaListFormatedWithAdress>
  <DomainObject.Predmet.ProtuStrankaListFormatedWithAdressOIB>
    <izvorni_sadrzaj>
      <item>BELAVIĆ jednostavno društvo s ograničenom odgovornošću za ugostiteljstvo, OIB 99348864839, Milna 1013, 21405 Milna</item>
    </izvorni_sadrzaj>
    <derivirana_varijabla naziv="DomainObject.Predmet.ProtuStrankaListFormatedWithAdressOIB_1">
      <item>BELAVIĆ jednostavno društvo s ograničenom odgovornošću za ugostiteljstvo, OIB 99348864839, Milna 1013, 21405 Milna</item>
    </derivirana_varijabla>
  </DomainObject.Predmet.ProtuStrankaListFormatedWithAdressOIB>
  <DomainObject.Predmet.ProtuStrankaListNazivFormated>
    <izvorni_sadrzaj>
      <item>BELAVIĆ jednostavno društvo s ograničenom odgovornošću za ugostiteljstvo</item>
    </izvorni_sadrzaj>
    <derivirana_varijabla naziv="DomainObject.Predmet.ProtuStrankaListNazivFormated_1">
      <item>BELAVIĆ jednostavno društvo s ograničenom odgovornošću za ugostiteljstvo</item>
    </derivirana_varijabla>
  </DomainObject.Predmet.ProtuStrankaListNazivFormated>
  <DomainObject.Predmet.ProtuStrankaListNazivFormatedOIB>
    <izvorni_sadrzaj>
      <item>BELAVIĆ jednostavno društvo s ograničenom odgovornošću za ugostiteljstvo, OIB 99348864839</item>
    </izvorni_sadrzaj>
    <derivirana_varijabla naziv="DomainObject.Predmet.ProtuStrankaListNazivFormatedOIB_1">
      <item>BELAVIĆ jednostavno društvo s ograničenom odgovornošću za ugostiteljstvo, OIB 99348864839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BELAVIĆ jednostavno društvo s ograničenom odgovornošću za ugostiteljstvo</izvorni_sadrzaj>
    <derivirana_varijabla naziv="DomainObject.Predmet.ProtustrankaIDrugi_1">BELAVIĆ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BELAVIĆ jednostavno društvo s ograničenom odgovornošću za ugostiteljstvo, OIB 99348864839, Milna 1013, 21405 Milna</izvorni_sadrzaj>
    <derivirana_varijabla naziv="DomainObject.Predmet.ProtustrankaIDrugiAdressOIB_1">BELAVIĆ jednostavno društvo s ograničenom odgovornošću za ugostiteljstvo, OIB 99348864839, Milna 1013,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BELAVIĆ jednostavno društvo s ograničenom odgovornošću za ugostiteljstvo</item>
      <item>FINANCIJSKA AGENCIJA, RC SPLIT</item>
    </izvorni_sadrzaj>
    <derivirana_varijabla naziv="DomainObject.Predmet.SudioniciListNaziv_1">
      <item>BELAVIĆ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BELAVIĆ jednostavno društvo s ograničenom odgovornošću za ugostiteljstvo, OIB 99348864839, Milna 1013,21405 Milna</item>
      <item>FINANCIJSKA AGENCIJA, RC SPLIT, OIB 85821130368, Mažuranićevo šetalište 24 b,21000 Split</item>
    </izvorni_sadrzaj>
    <derivirana_varijabla naziv="DomainObject.Predmet.SudioniciListAdressOIB_1">
      <item>BELAVIĆ jednostavno društvo s ograničenom odgovornošću za ugostiteljstvo, OIB 99348864839, Milna 1013,21405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99348864839</item>
      <item>, OIB 85821130368</item>
    </izvorni_sadrzaj>
    <derivirana_varijabla naziv="DomainObject.Predmet.SudioniciListNazivOIB_1">
      <item>, OIB 99348864839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6B93E-AB1A-4D43-BCCF-333EC7452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4316</properties:Characters>
  <properties:Lines>117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2016-10-17T08:00:00Z</dcterms:created>
  <dc:creator>wsadmin</dc:creator>
  <cp:lastModifiedBy>Goran Radanović</cp:lastModifiedBy>
  <cp:lastPrinted>2016-10-17T11:13:00Z</cp:lastPrinted>
  <dcterms:modified xmlns:xsi="http://www.w3.org/2001/XMLSchema-instance" xsi:type="dcterms:W3CDTF">2016-10-17T11:21:00Z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