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58d4" w14:paraId="29558d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F2C8C">
        <w:rPr>
          <w:color w:themeColor="text1" w:val="000000"/>
        </w:rPr>
        <w:t>ŽELE SERVIS j.d.o.o. za održavanje ugostiteljske opreme i usluge, Split, Vrazova 12, OIB: 97781277156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92467">
        <w:rPr>
          <w:color w:themeColor="text1" w:val="000000"/>
        </w:rPr>
        <w:t>31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F2C8C">
        <w:rPr>
          <w:color w:themeColor="text1" w:val="000000"/>
        </w:rPr>
        <w:t>ŽELE SERVIS j.d.o.o. za održavanje ugostiteljske opreme i usluge, Split, Vrazova 12, OIB: 97781277156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A2A3D">
        <w:rPr>
          <w:color w:themeColor="text1" w:val="000000"/>
        </w:rPr>
        <w:t>18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2C8C">
        <w:rPr>
          <w:color w:themeColor="text1" w:val="000000"/>
        </w:rPr>
        <w:t>15</w:t>
      </w:r>
      <w:r w:rsidR="00D86ECB">
        <w:rPr>
          <w:color w:themeColor="text1" w:val="000000"/>
        </w:rPr>
        <w:t>.</w:t>
      </w:r>
      <w:r w:rsidR="007F2C8C">
        <w:rPr>
          <w:color w:themeColor="text1" w:val="000000"/>
        </w:rPr>
        <w:t>904</w:t>
      </w:r>
      <w:r w:rsidR="00D86ECB">
        <w:rPr>
          <w:color w:themeColor="text1" w:val="000000"/>
        </w:rPr>
        <w:t>,</w:t>
      </w:r>
      <w:r w:rsidR="007F2C8C">
        <w:rPr>
          <w:color w:themeColor="text1" w:val="000000"/>
        </w:rPr>
        <w:t>89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92467">
        <w:rPr>
          <w:color w:themeColor="text1" w:val="000000"/>
        </w:rPr>
        <w:t xml:space="preserve">31. siječnja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92467">
      <w:rPr>
        <w:color w:themeColor="text1" w:val="000000"/>
      </w:rPr>
      <w:t>8</w:t>
    </w:r>
    <w:r w:rsidR="007F2C8C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A2A3D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2E3D"/>
    <w:rsid w:val="00783052"/>
    <w:rsid w:val="00787AFC"/>
    <w:rsid w:val="007A3CC4"/>
    <w:rsid w:val="007D2820"/>
    <w:rsid w:val="007D5A90"/>
    <w:rsid w:val="007E0CF5"/>
    <w:rsid w:val="007E26AB"/>
    <w:rsid w:val="007F2949"/>
    <w:rsid w:val="007F2C8C"/>
    <w:rsid w:val="00804AB4"/>
    <w:rsid w:val="008125DC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ŽELE SERVIS jednostavno društvo s ograničenom odgovornošću za održavanje ugostiteljske opreme i usluge</izvorni_sadrzaj>
    <derivirana_varijabla naziv="DomainObject.Predmet.ProtustrankaFormated_1">  ŽELE SERVIS jednostavno društvo s ograničenom odgovornošću za održavanje ugostiteljske opreme i usluge</derivirana_varijabla>
  </DomainObject.Predmet.ProtustrankaFormated>
  <DomainObject.Predmet.ProtustrankaFormatedOIB>
    <izvorni_sadrzaj>  ŽELE SERVIS jednostavno društvo s ograničenom odgovornošću za održavanje ugostiteljske opreme i usluge, OIB 97781277156</izvorni_sadrzaj>
    <derivirana_varijabla naziv="DomainObject.Predmet.ProtustrankaFormatedOIB_1">  ŽELE SERVIS jednostavno društvo s ograničenom odgovornošću za održavanje ugostiteljske opreme i usluge, OIB 97781277156</derivirana_varijabla>
  </DomainObject.Predmet.ProtustrankaFormatedOIB>
  <DomainObject.Predmet.ProtustrankaFormatedWithAdress>
    <izvorni_sadrzaj> ŽELE SERVIS jednostavno društvo s ograničenom odgovornošću za održavanje ugostiteljske opreme i usluge, Vrazova 12, 21000 Split</izvorni_sadrzaj>
    <derivirana_varijabla naziv="DomainObject.Predmet.ProtustrankaFormatedWithAdress_1"> ŽELE SERVIS jednostavno društvo s ograničenom odgovornošću za održavanje ugostiteljske opreme i usluge, Vrazova 12, 21000 Split</derivirana_varijabla>
  </DomainObject.Predmet.ProtustrankaFormatedWithAdress>
  <DomainObject.Predmet.ProtustrankaFormatedWithAdressOIB>
    <izvorni_sadrzaj> ŽELE SERVIS jednostavno društvo s ograničenom odgovornošću za održavanje ugostiteljske opreme i usluge, OIB 97781277156, Vrazova 12, 21000 Split</izvorni_sadrzaj>
    <derivirana_varijabla naziv="DomainObject.Predmet.ProtustrankaFormatedWithAdressOIB_1"> ŽELE SERVIS jednostavno društvo s ograničenom odgovornošću za održavanje ugostiteljske opreme i usluge, OIB 97781277156, Vrazova 12, 21000 Split</derivirana_varijabla>
  </DomainObject.Predmet.ProtustrankaFormatedWithAdressOIB>
  <DomainObject.Predmet.ProtustrankaWithAdress>
    <izvorni_sadrzaj>ŽELE SERVIS jednostavno društvo s ograničenom odgovornošću za održavanje ugostiteljske opreme i usluge Vrazova 12, 21000 Split</izvorni_sadrzaj>
    <derivirana_varijabla naziv="DomainObject.Predmet.ProtustrankaWithAdress_1">ŽELE SERVIS jednostavno društvo s ograničenom odgovornošću za održavanje ugostiteljske opreme i usluge Vrazova 12, 21000 Split</derivirana_varijabla>
  </DomainObject.Predmet.ProtustrankaWithAdress>
  <DomainObject.Predmet.ProtustrankaWithAdressOIB>
    <izvorni_sadrzaj>ŽELE SERVIS jednostavno društvo s ograničenom odgovornošću za održavanje ugostiteljske opreme i usluge, OIB 97781277156, Vrazova 12, 21000 Split</izvorni_sadrzaj>
    <derivirana_varijabla naziv="DomainObject.Predmet.ProtustrankaWithAdressOIB_1">ŽELE SERVIS jednostavno društvo s ograničenom odgovornošću za održavanje ugostiteljske opreme i usluge, OIB 97781277156, Vrazova 12, 21000 Split</derivirana_varijabla>
  </DomainObject.Predmet.ProtustrankaWithAdressOIB>
  <DomainObject.Predmet.ProtustrankaNazivFormated>
    <izvorni_sadrzaj>ŽELE SERVIS jednostavno društvo s ograničenom odgovornošću za održavanje ugostiteljske opreme i usluge</izvorni_sadrzaj>
    <derivirana_varijabla naziv="DomainObject.Predmet.ProtustrankaNazivFormated_1">ŽELE SERVIS jednostavno društvo s ograničenom odgovornošću za održavanje ugostiteljske opreme i usluge</derivirana_varijabla>
  </DomainObject.Predmet.ProtustrankaNazivFormated>
  <DomainObject.Predmet.ProtustrankaNazivFormatedOIB>
    <izvorni_sadrzaj>ŽELE SERVIS jednostavno društvo s ograničenom odgovornošću za održavanje ugostiteljske opreme i usluge, OIB 97781277156</izvorni_sadrzaj>
    <derivirana_varijabla naziv="DomainObject.Predmet.ProtustrankaNazivFormatedOIB_1">ŽELE SERVIS jednostavno društvo s ograničenom odgovornošću za održavanje ugostiteljske opreme i usluge, OIB 97781277156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15904.89</izvorni_sadrzaj>
    <derivirana_varijabla naziv="DomainObject.Predmet.TrenutnaVrijednost_1">15904.89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ŽELE SERVIS jednostavno društvo s ograničenom odgovornošću za održavanje ugostiteljske opreme i usluge</item>
    </izvorni_sadrzaj>
    <derivirana_varijabla naziv="DomainObject.Predmet.ProtuStrankaListFormated_1">
      <item>ŽELE SERVIS jednostavno društvo s ograničenom odgovornošću za održavanje ugostiteljske opreme i usluge</item>
    </derivirana_varijabla>
  </DomainObject.Predmet.ProtuStrankaListFormated>
  <DomainObject.Predmet.ProtuStrankaListFormatedOIB>
    <izvorni_sadrzaj>
      <item>ŽELE SERVIS jednostavno društvo s ograničenom odgovornošću za održavanje ugostiteljske opreme i usluge, OIB 97781277156</item>
    </izvorni_sadrzaj>
    <derivirana_varijabla naziv="DomainObject.Predmet.ProtuStrankaListFormatedOIB_1">
      <item>ŽELE SERVIS jednostavno društvo s ograničenom odgovornošću za održavanje ugostiteljske opreme i usluge, OIB 97781277156</item>
    </derivirana_varijabla>
  </DomainObject.Predmet.ProtuStrankaListFormatedOIB>
  <DomainObject.Predmet.ProtuStrankaListFormatedWithAdress>
    <izvorni_sadrzaj>
      <item>ŽELE SERVIS jednostavno društvo s ograničenom odgovornošću za održavanje ugostiteljske opreme i usluge, Vrazova 12, 21000 Split</item>
    </izvorni_sadrzaj>
    <derivirana_varijabla naziv="DomainObject.Predmet.ProtuStrankaListFormatedWithAdress_1">
      <item>ŽELE SERVIS jednostavno društvo s ograničenom odgovornošću za održavanje ugostiteljske opreme i usluge, Vrazova 12, 21000 Split</item>
    </derivirana_varijabla>
  </DomainObject.Predmet.ProtuStrankaListFormatedWithAdress>
  <DomainObject.Predmet.ProtuStrankaListFormatedWithAdressOIB>
    <izvorni_sadrzaj>
      <item>ŽELE SERVIS jednostavno društvo s ograničenom odgovornošću za održavanje ugostiteljske opreme i usluge, OIB 97781277156, Vrazova 12, 21000 Split</item>
    </izvorni_sadrzaj>
    <derivirana_varijabla naziv="DomainObject.Predmet.ProtuStrankaListFormatedWithAdressOIB_1">
      <item>ŽELE SERVIS jednostavno društvo s ograničenom odgovornošću za održavanje ugostiteljske opreme i usluge, OIB 97781277156, Vrazova 12, 21000 Split</item>
    </derivirana_varijabla>
  </DomainObject.Predmet.ProtuStrankaListFormatedWithAdressOIB>
  <DomainObject.Predmet.ProtuStrankaListNazivFormated>
    <izvorni_sadrzaj>
      <item>ŽELE SERVIS jednostavno društvo s ograničenom odgovornošću za održavanje ugostiteljske opreme i usluge</item>
    </izvorni_sadrzaj>
    <derivirana_varijabla naziv="DomainObject.Predmet.ProtuStrankaListNazivFormated_1">
      <item>ŽELE SERVIS jednostavno društvo s ograničenom odgovornošću za održavanje ugostiteljske opreme i usluge</item>
    </derivirana_varijabla>
  </DomainObject.Predmet.ProtuStrankaListNazivFormated>
  <DomainObject.Predmet.ProtuStrankaListNazivFormatedOIB>
    <izvorni_sadrzaj>
      <item>ŽELE SERVIS jednostavno društvo s ograničenom odgovornošću za održavanje ugostiteljske opreme i usluge, OIB 97781277156</item>
    </izvorni_sadrzaj>
    <derivirana_varijabla naziv="DomainObject.Predmet.ProtuStrankaListNazivFormatedOIB_1">
      <item>ŽELE SERVIS jednostavno društvo s ograničenom odgovornošću za održavanje ugostiteljske opreme i usluge, OIB 97781277156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ŽELE SERVIS jednostavno društvo s ograničenom odgovornošću za održavanje ugostiteljske opreme i usluge</izvorni_sadrzaj>
    <derivirana_varijabla naziv="DomainObject.Predmet.ProtustrankaIDrugi_1">ŽELE SERVIS jednostavno društvo s ograničenom odgovornošću za održavanje ugostiteljske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ŽELE SERVIS jednostavno društvo s ograničenom odgovornošću za održavanje ugostiteljske opreme i usluge, OIB 97781277156, Vrazova 12, 21000 Split</izvorni_sadrzaj>
    <derivirana_varijabla naziv="DomainObject.Predmet.ProtustrankaIDrugiAdressOIB_1">ŽELE SERVIS jednostavno društvo s ograničenom odgovornošću za održavanje ugostiteljske opreme i usluge, OIB 97781277156, Vrazova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ŽELE SERVIS jednostavno društvo s ograničenom odgovornošću za održavanje ugostiteljske opreme i usluge</item>
      <item>FINANCIJSKA AGENCIJA, RC SPLIT</item>
    </izvorni_sadrzaj>
    <derivirana_varijabla naziv="DomainObject.Predmet.SudioniciListNaziv_1">
      <item>ŽELE SERVIS jednostavno društvo s ograničenom odgovornošću za održavanje ugostiteljske opreme i usluge</item>
      <item>FINANCIJSKA AGENCIJA, RC SPLIT</item>
    </derivirana_varijabla>
  </DomainObject.Predmet.SudioniciListNaziv>
  <DomainObject.Predmet.SudioniciListAdressOIB>
    <izvorni_sadrzaj>
      <item>ŽELE SERVIS jednostavno društvo s ograničenom odgovornošću za održavanje ugostiteljske opreme i usluge, OIB 97781277156, Vrazova 12,21000 Split</item>
      <item>FINANCIJSKA AGENCIJA, RC SPLIT, OIB 85821130368, Mažuranićevo šetalište 24 b,21000 Split</item>
    </izvorni_sadrzaj>
    <derivirana_varijabla naziv="DomainObject.Predmet.SudioniciListAdressOIB_1">
      <item>ŽELE SERVIS jednostavno društvo s ograničenom odgovornošću za održavanje ugostiteljske opreme i usluge, OIB 97781277156, Vrazova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97781277156</item>
      <item>, OIB 85821130368</item>
    </izvorni_sadrzaj>
    <derivirana_varijabla naziv="DomainObject.Predmet.SudioniciListNazivOIB_1">
      <item>, OIB 97781277156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1823</properties:Characters>
  <properties:Lines>45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2017-01-30T09:14:00Z</cp:lastPrinted>
  <dcterms:modified xmlns:xsi="http://www.w3.org/2001/XMLSchema-instance" xsi:type="dcterms:W3CDTF">2017-01-31T09:08:00Z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