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149c" w14:paraId="d3c149c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872319">
        <w:rPr>
          <w:rFonts w:hAnsi="Times New Roman" w:ascii="Times New Roman"/>
          <w:szCs w:val="24"/>
          <w:lang w:val="hr-HR"/>
        </w:rPr>
        <w:t>FLAVUS AMOR jednostavno društvo s ograničenom odgovornošću za usluge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B513CA">
        <w:rPr>
          <w:rFonts w:hAnsi="Times New Roman" w:ascii="Times New Roman"/>
          <w:szCs w:val="24"/>
          <w:lang w:val="hr-HR"/>
        </w:rPr>
        <w:t xml:space="preserve">Zagreb, </w:t>
      </w:r>
      <w:r w:rsidR="00872319">
        <w:rPr>
          <w:rFonts w:hAnsi="Times New Roman" w:ascii="Times New Roman"/>
          <w:szCs w:val="24"/>
          <w:lang w:val="hr-HR"/>
        </w:rPr>
        <w:t>Gomboševa 28,</w:t>
      </w:r>
      <w:r>
        <w:rPr>
          <w:rFonts w:hAnsi="Times New Roman" w:ascii="Times New Roman"/>
          <w:szCs w:val="24"/>
          <w:lang w:val="hr-HR"/>
        </w:rPr>
        <w:t xml:space="preserve"> OIB </w:t>
      </w:r>
      <w:r w:rsidR="006013B4">
        <w:rPr>
          <w:rFonts w:hAnsi="Times New Roman" w:ascii="Times New Roman"/>
          <w:szCs w:val="24"/>
          <w:lang w:val="hr-HR"/>
        </w:rPr>
        <w:t>69711628052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 xml:space="preserve">22. kolovoza </w:t>
      </w:r>
      <w:r w:rsidRPr="00E31A21">
        <w:rPr>
          <w:rFonts w:hAnsi="Times New Roman" w:ascii="Times New Roman"/>
          <w:szCs w:val="24"/>
          <w:lang w:val="hr-HR"/>
        </w:rPr>
        <w:t>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264995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E31A21" w:rsidRPr="00E31A21">
        <w:rPr>
          <w:rFonts w:hAnsi="Times New Roman" w:ascii="Times New Roman"/>
          <w:szCs w:val="24"/>
          <w:lang w:val="hr-HR"/>
        </w:rPr>
        <w:t>I</w:t>
      </w:r>
      <w:r w:rsidR="00E31A21"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6013B4">
        <w:rPr>
          <w:rFonts w:hAnsi="Times New Roman" w:ascii="Times New Roman"/>
          <w:szCs w:val="24"/>
          <w:lang w:val="hr-HR"/>
        </w:rPr>
        <w:t>FLAVUS AMOR jednostavno društvo s ograničenom odgovornošću za usluge, Zagreb, Gomboševa 28, OIB 69711628052</w:t>
      </w:r>
      <w:r w:rsidR="00E31A21"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="00E31A21" w:rsidRPr="00E31A21">
        <w:rPr>
          <w:rFonts w:hAnsi="Times New Roman" w:ascii="Times New Roman"/>
          <w:szCs w:val="24"/>
          <w:lang w:val="hr-HR"/>
        </w:rPr>
        <w:t xml:space="preserve">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godine u </w:t>
      </w:r>
      <w:r w:rsidR="006013B4">
        <w:rPr>
          <w:rFonts w:hAnsi="Times New Roman" w:ascii="Times New Roman"/>
          <w:szCs w:val="24"/>
          <w:lang w:val="hr-HR"/>
        </w:rPr>
        <w:t>10,00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6013B4">
        <w:rPr>
          <w:rFonts w:hAnsi="Times New Roman" w:ascii="Times New Roman"/>
          <w:szCs w:val="24"/>
          <w:lang w:val="hr-HR"/>
        </w:rPr>
        <w:t>Zrinka Akrap</w:t>
      </w:r>
      <w:r w:rsidR="00A27851">
        <w:rPr>
          <w:rFonts w:hAnsi="Times New Roman" w:ascii="Times New Roman"/>
          <w:szCs w:val="24"/>
          <w:lang w:val="hr-HR"/>
        </w:rPr>
        <w:t xml:space="preserve"> iz</w:t>
      </w:r>
      <w:r w:rsidR="00B513CA">
        <w:rPr>
          <w:rFonts w:hAnsi="Times New Roman" w:ascii="Times New Roman"/>
          <w:szCs w:val="24"/>
          <w:lang w:val="hr-HR"/>
        </w:rPr>
        <w:t xml:space="preserve"> Zagreba, </w:t>
      </w:r>
      <w:r w:rsidR="006013B4">
        <w:rPr>
          <w:rFonts w:hAnsi="Times New Roman" w:ascii="Times New Roman"/>
          <w:szCs w:val="24"/>
          <w:lang w:val="hr-HR"/>
        </w:rPr>
        <w:t>Gajeva 45</w:t>
      </w:r>
      <w:r w:rsidRPr="00E31A21">
        <w:rPr>
          <w:rFonts w:hAnsi="Times New Roman" w:ascii="Times New Roman"/>
          <w:szCs w:val="24"/>
          <w:lang w:val="hr-HR"/>
        </w:rPr>
        <w:t xml:space="preserve"> (OIB </w:t>
      </w:r>
      <w:r w:rsidR="006013B4">
        <w:rPr>
          <w:rFonts w:hAnsi="Times New Roman" w:ascii="Times New Roman"/>
          <w:szCs w:val="24"/>
          <w:lang w:val="hr-HR"/>
        </w:rPr>
        <w:t>02957172025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6013B4">
        <w:rPr>
          <w:rFonts w:hAnsi="Times New Roman" w:ascii="Times New Roman"/>
          <w:szCs w:val="24"/>
          <w:lang w:val="hr-HR"/>
        </w:rPr>
        <w:t>FLAVUS AMOR jednostavno društvo s ograničenom odgovornošću za usluge, Zagreb, Gomboševa 28, OIB 69711628052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31A21">
        <w:rPr>
          <w:rFonts w:hAnsi="Times New Roman" w:ascii="Times New Roman"/>
          <w:szCs w:val="24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 w:rsidR="00F33D21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0A5874" w:rsidR="00E31A21" w:rsidRPr="00E31A21">
      <w:pPr>
        <w:ind w:firstLine="708" w:left="7080"/>
        <w:jc w:val="right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0A5874" w:rsidR="005C70A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70687A">
        <w:rPr>
          <w:rFonts w:hAnsi="Times New Roman" w:ascii="Times New Roman"/>
          <w:szCs w:val="24"/>
          <w:lang w:val="hr-HR"/>
        </w:rPr>
        <w:t>, v.r.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0687A" w:rsidR="0070687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70687A" w:rsidR="0070687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70687A" w:rsidR="0070687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70687A" w:rsidP="00E31A21" w:rsidR="0070687A">
      <w:pPr>
        <w:jc w:val="both"/>
        <w:rPr>
          <w:rFonts w:hAnsi="Times New Roman" w:ascii="Times New Roman"/>
          <w:szCs w:val="24"/>
          <w:lang w:val="hr-HR"/>
        </w:rPr>
      </w:pPr>
    </w:p>
    <w:sectPr w:rsidR="0070687A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76B" w:rsidP="00352BE7" w:rsidR="00BE176B">
      <w:r>
        <w:separator/>
      </w:r>
    </w:p>
  </w:endnote>
  <w:endnote w:id="0" w:type="continuationSeparator">
    <w:p w:rsidRDefault="00BE176B" w:rsidP="00352BE7" w:rsidR="00BE1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E32C75" w:rsidRPr="00E32C75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76B" w:rsidP="00352BE7" w:rsidR="00BE176B">
      <w:r>
        <w:separator/>
      </w:r>
    </w:p>
  </w:footnote>
  <w:footnote w:id="0" w:type="continuationSeparator">
    <w:p w:rsidRDefault="00BE176B" w:rsidP="00352BE7" w:rsidR="00BE17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St-2</w:t>
    </w:r>
    <w:r w:rsidR="001102B7">
      <w:rPr>
        <w:rFonts w:hAnsi="Times New Roman" w:ascii="Times New Roman"/>
        <w:szCs w:val="24"/>
        <w:lang w:val="hr-HR"/>
      </w:rPr>
      <w:t>9</w:t>
    </w:r>
    <w:r w:rsidR="00872319">
      <w:rPr>
        <w:rFonts w:hAnsi="Times New Roman" w:ascii="Times New Roman"/>
        <w:szCs w:val="24"/>
        <w:lang w:val="hr-HR"/>
      </w:rPr>
      <w:t>9</w:t>
    </w:r>
    <w:r>
      <w:rPr>
        <w:rFonts w:hAnsi="Times New Roman" w:ascii="Times New Roman"/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11A71"/>
    <w:rsid w:val="00066A59"/>
    <w:rsid w:val="00075211"/>
    <w:rsid w:val="00085974"/>
    <w:rsid w:val="00086166"/>
    <w:rsid w:val="000A5874"/>
    <w:rsid w:val="000C3EC3"/>
    <w:rsid w:val="000E2D4E"/>
    <w:rsid w:val="000F1EBC"/>
    <w:rsid w:val="000F73F6"/>
    <w:rsid w:val="001102B7"/>
    <w:rsid w:val="00136C4E"/>
    <w:rsid w:val="00141D79"/>
    <w:rsid w:val="00147B6F"/>
    <w:rsid w:val="001B3181"/>
    <w:rsid w:val="001C4244"/>
    <w:rsid w:val="001F7B9F"/>
    <w:rsid w:val="00216F46"/>
    <w:rsid w:val="00230F88"/>
    <w:rsid w:val="00264995"/>
    <w:rsid w:val="0026759E"/>
    <w:rsid w:val="002F2EDE"/>
    <w:rsid w:val="002F5404"/>
    <w:rsid w:val="00320924"/>
    <w:rsid w:val="00352BE7"/>
    <w:rsid w:val="00386BFB"/>
    <w:rsid w:val="003C1636"/>
    <w:rsid w:val="003E6E9A"/>
    <w:rsid w:val="00466D32"/>
    <w:rsid w:val="00490F5F"/>
    <w:rsid w:val="00491EEC"/>
    <w:rsid w:val="004A7B61"/>
    <w:rsid w:val="004E46FE"/>
    <w:rsid w:val="004F2CEE"/>
    <w:rsid w:val="004F5F21"/>
    <w:rsid w:val="00512C1F"/>
    <w:rsid w:val="00520D9C"/>
    <w:rsid w:val="00580051"/>
    <w:rsid w:val="00583211"/>
    <w:rsid w:val="005B005B"/>
    <w:rsid w:val="005C70AA"/>
    <w:rsid w:val="006013B4"/>
    <w:rsid w:val="00613075"/>
    <w:rsid w:val="00647729"/>
    <w:rsid w:val="00647B63"/>
    <w:rsid w:val="00690F7B"/>
    <w:rsid w:val="006C7338"/>
    <w:rsid w:val="006E62F6"/>
    <w:rsid w:val="006F3AAB"/>
    <w:rsid w:val="0070687A"/>
    <w:rsid w:val="007556AF"/>
    <w:rsid w:val="00780B6B"/>
    <w:rsid w:val="007E4903"/>
    <w:rsid w:val="0080365D"/>
    <w:rsid w:val="00872319"/>
    <w:rsid w:val="008839C3"/>
    <w:rsid w:val="00897F96"/>
    <w:rsid w:val="008F0EDE"/>
    <w:rsid w:val="0094795A"/>
    <w:rsid w:val="00957AD5"/>
    <w:rsid w:val="009779D5"/>
    <w:rsid w:val="009C002C"/>
    <w:rsid w:val="009D4DB5"/>
    <w:rsid w:val="009E7E9D"/>
    <w:rsid w:val="00A27851"/>
    <w:rsid w:val="00A457F3"/>
    <w:rsid w:val="00A53F8C"/>
    <w:rsid w:val="00A73E93"/>
    <w:rsid w:val="00A840D0"/>
    <w:rsid w:val="00AB5082"/>
    <w:rsid w:val="00AD35BE"/>
    <w:rsid w:val="00AF1C98"/>
    <w:rsid w:val="00B16DA9"/>
    <w:rsid w:val="00B42854"/>
    <w:rsid w:val="00B513CA"/>
    <w:rsid w:val="00B6049D"/>
    <w:rsid w:val="00B672EF"/>
    <w:rsid w:val="00B93CCC"/>
    <w:rsid w:val="00BA7897"/>
    <w:rsid w:val="00BE176B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3A6F"/>
    <w:rsid w:val="00D70D9D"/>
    <w:rsid w:val="00DA3266"/>
    <w:rsid w:val="00DC6FE4"/>
    <w:rsid w:val="00E02852"/>
    <w:rsid w:val="00E064CE"/>
    <w:rsid w:val="00E12F66"/>
    <w:rsid w:val="00E21F32"/>
    <w:rsid w:val="00E31A21"/>
    <w:rsid w:val="00E32C75"/>
    <w:rsid w:val="00E64B26"/>
    <w:rsid w:val="00EA34F1"/>
    <w:rsid w:val="00F077EB"/>
    <w:rsid w:val="00F2052C"/>
    <w:rsid w:val="00F24F44"/>
    <w:rsid w:val="00F31DDB"/>
    <w:rsid w:val="00F33D21"/>
    <w:rsid w:val="00F34D64"/>
    <w:rsid w:val="00F44DD8"/>
    <w:rsid w:val="00F906D8"/>
    <w:rsid w:val="00FB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2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C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C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C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C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2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C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C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C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C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FLAVUS AMOR jednostavno društvo s ograničenom odgovornošću za usluge zastupanog po punomoćniku Snježana Marčec</izvorni_sadrzaj>
    <derivirana_varijabla naziv="DomainObject.Predmet.ProtustrankaFormated_1">  FLAVUS AMOR jednostavno društvo s ograničenom odgovornošću za usluge zastupanog po punomoćniku Snježana Marčec</derivirana_varijabla>
  </DomainObject.Predmet.ProtustrankaFormated>
  <DomainObject.Predmet.ProtustrankaFormatedOIB>
    <izvorni_sadrzaj>  FLAVUS AMOR jednostavno društvo s ograničenom odgovornošću za usluge, OIB 69711628052 zastupanog po punomoćniku Snježana Marčec</izvorni_sadrzaj>
    <derivirana_varijabla naziv="DomainObject.Predmet.ProtustrankaFormatedOIB_1">  FLAVUS AMOR jednostavno društvo s ograničenom odgovornošću za usluge, OIB 69711628052 zastupanog po punomoćniku Snježana Marčec</derivirana_varijabla>
  </DomainObject.Predmet.ProtustrankaFormatedOIB>
  <DomainObject.Predmet.ProtustrankaFormatedWithAdress>
    <izvorni_sadrzaj> FLAVUS AMOR jednostavno društvo s ograničenom odgovornošću za usluge, Gomboševa 28, 10000 Zagreb zastupanog po punomoćniku Snježana Marčec</izvorni_sadrzaj>
    <derivirana_varijabla naziv="DomainObject.Predmet.ProtustrankaFormatedWithAdress_1"> FLAVUS AMOR jednostavno društvo s ograničenom odgovornošću za usluge, Gomboševa 28, 10000 Zagreb zastupanog po punomoćniku Snježana Marčec</derivirana_varijabla>
  </DomainObject.Predmet.ProtustrankaFormatedWithAdress>
  <DomainObject.Predmet.ProtustrankaFormatedWithAdressOIB>
    <izvorni_sadrzaj> FLAVUS AMOR jednostavno društvo s ograničenom odgovornošću za usluge, OIB 69711628052, Gomboševa 28, 10000 Zagreb zastupanog po punomoćniku Snježana Marčec</izvorni_sadrzaj>
    <derivirana_varijabla naziv="DomainObject.Predmet.ProtustrankaFormatedWithAdressOIB_1"> FLAVUS AMOR jednostavno društvo s ograničenom odgovornošću za usluge, OIB 69711628052, Gomboševa 28, 10000 Zagreb zastupanog po punomoćniku Snježana Marčec</derivirana_varijabla>
  </DomainObject.Predmet.ProtustrankaFormatedWithAdressOIB>
  <DomainObject.Predmet.ProtustrankaWithAdress>
    <izvorni_sadrzaj>FLAVUS AMOR jednostavno društvo s ograničenom odgovornošću za usluge Gomboševa 28, 10000 Zagreb</izvorni_sadrzaj>
    <derivirana_varijabla naziv="DomainObject.Predmet.ProtustrankaWithAdress_1">FLAVUS AMOR jednostavno društvo s ograničenom odgovornošću za usluge Gomboševa 28, 10000 Zagreb</derivirana_varijabla>
  </DomainObject.Predmet.ProtustrankaWithAdress>
  <DomainObject.Predmet.ProtustrankaWithAdressOIB>
    <izvorni_sadrzaj>FLAVUS AMOR jednostavno društvo s ograničenom odgovornošću za usluge, OIB 69711628052, Gomboševa 28, 10000 Zagreb</izvorni_sadrzaj>
    <derivirana_varijabla naziv="DomainObject.Predmet.ProtustrankaWithAdressOIB_1">FLAVUS AMOR jednostavno društvo s ograničenom odgovornošću za usluge, OIB 69711628052, Gomboševa 28, 10000 Zagreb</derivirana_varijabla>
  </DomainObject.Predmet.ProtustrankaWithAdressOIB>
  <DomainObject.Predmet.ProtustrankaNazivFormated>
    <izvorni_sadrzaj>FLAVUS AMOR jednostavno društvo s ograničenom odgovornošću za usluge</izvorni_sadrzaj>
    <derivirana_varijabla naziv="DomainObject.Predmet.ProtustrankaNazivFormated_1">FLAVUS AMOR jednostavno društvo s ograničenom odgovornošću za usluge</derivirana_varijabla>
  </DomainObject.Predmet.ProtustrankaNazivFormated>
  <DomainObject.Predmet.ProtustrankaNazivFormatedOIB>
    <izvorni_sadrzaj>FLAVUS AMOR jednostavno društvo s ograničenom odgovornošću za usluge, OIB 69711628052</izvorni_sadrzaj>
    <derivirana_varijabla naziv="DomainObject.Predmet.ProtustrankaNazivFormatedOIB_1">FLAVUS AMOR jednostavno društvo s ograničenom odgovornošću za usluge, OIB 69711628052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FLAVUS AMOR jednostavno društvo s ograničenom odgovornošću za usluge zastupanog po punomoćniku Snježana Marčec</item>
    </izvorni_sadrzaj>
    <derivirana_varijabla naziv="DomainObject.Predmet.ProtuStrankaListFormated_1">
      <item>FLAVUS AMOR jednostavno društvo s ograničenom odgovornošću za usluge zastupanog po punomoćniku Snježana Marčec</item>
    </derivirana_varijabla>
  </DomainObject.Predmet.ProtuStrankaListFormated>
  <DomainObject.Predmet.ProtuStrankaListFormatedOIB>
    <izvorni_sadrzaj>
      <item>FLAVUS AMOR jednostavno društvo s ograničenom odgovornošću za usluge, OIB 69711628052 zastupanog po punomoćniku Snježana Marčec</item>
    </izvorni_sadrzaj>
    <derivirana_varijabla naziv="DomainObject.Predmet.ProtuStrankaListFormatedOIB_1">
      <item>FLAVUS AMOR jednostavno društvo s ograničenom odgovornošću za usluge, OIB 69711628052 zastupanog po punomoćniku Snježana Marčec</item>
    </derivirana_varijabla>
  </DomainObject.Predmet.ProtuStrankaListFormatedOIB>
  <DomainObject.Predmet.ProtuStrankaListFormatedWithAdress>
    <izvorni_sadrzaj>
      <item>FLAVUS AMOR jednostavno društvo s ograničenom odgovornošću za usluge, Gomboševa 28, 10000 Zagreb zastupanog po punomoćniku Snježana Marčec</item>
    </izvorni_sadrzaj>
    <derivirana_varijabla naziv="DomainObject.Predmet.ProtuStrankaListFormatedWithAdress_1">
      <item>FLAVUS AMOR jednostavno društvo s ograničenom odgovornošću za usluge, Gomboševa 28, 10000 Zagreb zastupanog po punomoćniku Snježana Marčec</item>
    </derivirana_varijabla>
  </DomainObject.Predmet.ProtuStrankaListFormatedWithAdress>
  <DomainObject.Predmet.ProtuStrankaListFormatedWithAdressOIB>
    <izvorni_sadrzaj>
      <item>FLAVUS AMOR jednostavno društvo s ograničenom odgovornošću za usluge, OIB 69711628052, Gomboševa 28, 10000 Zagreb zastupanog po punomoćniku Snježana Marčec</item>
    </izvorni_sadrzaj>
    <derivirana_varijabla naziv="DomainObject.Predmet.ProtuStrankaListFormatedWithAdressOIB_1">
      <item>FLAVUS AMOR jednostavno društvo s ograničenom odgovornošću za usluge, OIB 69711628052, Gomboševa 28, 10000 Zagreb zastupanog po punomoćniku Snježana Marčec</item>
    </derivirana_varijabla>
  </DomainObject.Predmet.ProtuStrankaListFormatedWithAdressOIB>
  <DomainObject.Predmet.ProtuStrankaListNazivFormated>
    <izvorni_sadrzaj>
      <item>FLAVUS AMOR jednostavno društvo s ograničenom odgovornošću za usluge</item>
    </izvorni_sadrzaj>
    <derivirana_varijabla naziv="DomainObject.Predmet.ProtuStrankaListNazivFormated_1">
      <item>FLAVUS AMOR jednostavno društvo s ograničenom odgovornošću za usluge</item>
    </derivirana_varijabla>
  </DomainObject.Predmet.ProtuStrankaListNazivFormated>
  <DomainObject.Predmet.ProtuStrankaListNazivFormatedOIB>
    <izvorni_sadrzaj>
      <item>FLAVUS AMOR jednostavno društvo s ograničenom odgovornošću za usluge, OIB 69711628052</item>
    </izvorni_sadrzaj>
    <derivirana_varijabla naziv="DomainObject.Predmet.ProtuStrankaListNazivFormatedOIB_1">
      <item>FLAVUS AMOR jednostavno društvo s ograničenom odgovornošću za usluge, OIB 69711628052</item>
    </derivirana_varijabla>
  </DomainObject.Predmet.ProtuStrankaListNazivFormatedOIB>
  <DomainObject.Predmet.OstaliListFormated>
    <izvorni_sadrzaj>
      <item>Snježana Marčec punomoćnik sudionika u postupku FLAVUS AMOR jednostavno društvo s ograničenom odgovornošću za usluge</item>
    </izvorni_sadrzaj>
    <derivirana_varijabla naziv="DomainObject.Predmet.OstaliListFormated_1">
      <item>Snježana Marčec punomoćnik sudionika u postupku FLAVUS AMOR jednostavno društvo s ograničenom odgovornošću za usluge</item>
    </derivirana_varijabla>
  </DomainObject.Predmet.OstaliListFormated>
  <DomainObject.Predmet.OstaliListFormatedOIB>
    <izvorni_sadrzaj>
      <item>Snježana Marčec, OIB 57516201137 punomoćnik sudionika u postupku FLAVUS AMOR jednostavno društvo s ograničenom odgovornošću za usluge</item>
    </izvorni_sadrzaj>
    <derivirana_varijabla naziv="DomainObject.Predmet.OstaliListFormatedOIB_1">
      <item>Snježana Marčec, OIB 57516201137 punomoćnik sudionika u postupku FLAVUS AMOR jednostavno društvo s ograničenom odgovornošću za usluge</item>
    </derivirana_varijabla>
  </DomainObject.Predmet.OstaliListFormatedOIB>
  <DomainObject.Predmet.OstaliListFormatedWithAdress>
    <izvorni_sadrzaj>
      <item>Snježana Marčec, B. Magovca 48, 10000 Zagreb punomoćnik sudionika u postupku FLAVUS AMOR jednostavno društvo s ograničenom odgovornošću za usluge</item>
    </izvorni_sadrzaj>
    <derivirana_varijabla naziv="DomainObject.Predmet.OstaliListFormatedWithAdress_1">
      <item>Snježana Marčec, B. Magovca 48, 10000 Zagreb punomoćnik sudionika u postupku FLAVUS AMOR jednostavno društvo s ograničenom odgovornošću za usluge</item>
    </derivirana_varijabla>
  </DomainObject.Predmet.OstaliListFormatedWithAdress>
  <DomainObject.Predmet.OstaliListFormatedWithAdressOIB>
    <izvorni_sadrzaj>
      <item>Snježana Marčec, OIB 57516201137, B. Magovca 48, 10000 Zagreb punomoćnik sudionika u postupku FLAVUS AMOR jednostavno društvo s ograničenom odgovornošću za usluge</item>
    </izvorni_sadrzaj>
    <derivirana_varijabla naziv="DomainObject.Predmet.OstaliListFormatedWithAdressOIB_1">
      <item>Snježana Marčec, OIB 57516201137, B. Magovca 48, 10000 Zagreb punomoćnik sudionika u postupku FLAVUS AMOR jednostavno društvo s ograničenom odgovornošću za usluge</item>
    </derivirana_varijabla>
  </DomainObject.Predmet.OstaliListFormatedWithAdressOIB>
  <DomainObject.Predmet.OstaliListNazivFormated>
    <izvorni_sadrzaj>
      <item>Snježana Marčec</item>
    </izvorni_sadrzaj>
    <derivirana_varijabla naziv="DomainObject.Predmet.OstaliListNazivFormated_1">
      <item>Snježana Marčec</item>
    </derivirana_varijabla>
  </DomainObject.Predmet.OstaliListNazivFormated>
  <DomainObject.Predmet.OstaliListNazivFormatedOIB>
    <izvorni_sadrzaj>
      <item>Snježana Marčec, OIB 57516201137</item>
    </izvorni_sadrzaj>
    <derivirana_varijabla naziv="DomainObject.Predmet.OstaliListNazivFormatedOIB_1">
      <item>Snježana Marčec, OIB 57516201137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FLAVUS AMOR jednostavno društvo s ograničenom odgovornošću za usluge</izvorni_sadrzaj>
    <derivirana_varijabla naziv="DomainObject.Predmet.ProtustrankaIDrugi_1">FLAVUS AMOR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FLAVUS AMOR jednostavno društvo s ograničenom odgovornošću za usluge, OIB 69711628052, Gomboševa 28, 10000 Zagreb</izvorni_sadrzaj>
    <derivirana_varijabla naziv="DomainObject.Predmet.ProtustrankaIDrugiAdressOIB_1">FLAVUS AMOR jednostavno društvo s ograničenom odgovornošću za usluge, OIB 69711628052, Gomboševa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FLAVUS AMOR jednostavno društvo s ograničenom odgovornošću za usluge</item>
      <item>Snježana Marčec</item>
    </izvorni_sadrzaj>
    <derivirana_varijabla naziv="DomainObject.Predmet.SudioniciListNaziv_1">
      <item>FINA Regionalni centar Zagreb</item>
      <item>FLAVUS AMOR jednostavno društvo s ograničenom odgovornošću za usluge</item>
      <item>Snježana Marčec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FLAVUS AMOR jednostavno društvo s ograničenom odgovornošću za usluge, OIB 69711628052, Gomboševa 28,10000 Zagreb</item>
      <item>Snježana Marčec, OIB 57516201137, B. Magovca 48,10000 Zagreb</item>
    </izvorni_sadrzaj>
    <derivirana_varijabla naziv="DomainObject.Predmet.SudioniciListAdressOIB_1">
      <item>FINA Regionalni centar Zagreb, OIB 85821130368, Trg svibanjskih žrtava 1995. br. 1,10000 Zagreb</item>
      <item>FLAVUS AMOR jednostavno društvo s ograničenom odgovornošću za usluge, OIB 69711628052, Gomboševa 28,10000 Zagreb</item>
      <item>Snježana Marčec, OIB 57516201137, B.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69711628052</item>
      <item>, OIB 57516201137</item>
    </izvorni_sadrzaj>
    <derivirana_varijabla naziv="DomainObject.Predmet.SudioniciListNazivOIB_1">
      <item>, OIB 85821130368</item>
      <item>, OIB 69711628052</item>
      <item>, OIB 57516201137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17E07-4B09-4965-A1A6-156B46911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2256</properties:Characters>
  <properties:Lines>66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2017-08-16T08:27:00Z</dcterms:created>
  <dc:creator>Jasna Mirt</dc:creator>
  <cp:lastModifiedBy>Jasna Mirt</cp:lastModifiedBy>
  <cp:lastPrinted>2017-08-16T08:32:00Z</cp:lastPrinted>
  <dcterms:modified xmlns:xsi="http://www.w3.org/2001/XMLSchema-instance" xsi:type="dcterms:W3CDTF">2017-08-22T08:26:00Z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