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5377" w14:paraId="6a95377" w:rsidRDefault="005078C7" w:rsidP="005078C7" w:rsidR="005078C7" w:rsidRPr="00A10173">
      <w:pPr>
        <w15:collapsed w:val="false"/>
      </w:pPr>
      <w:bookmarkStart w:name="_GoBack" w:id="0"/>
      <w:bookmarkEnd w:id="0"/>
    </w:p>
    <w:p w:rsidRDefault="005078C7" w:rsidP="005078C7" w:rsidR="005078C7" w:rsidRPr="00A10173"/>
    <w:p w:rsidRDefault="005078C7" w:rsidP="005078C7" w:rsidR="005078C7" w:rsidRPr="00A1017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712D1" w:rsidR="00A10173" w:rsidRPr="00A10173">
        <w:tc>
          <w:tcPr>
            <w:tcW w:type="dxa" w:w="3060"/>
          </w:tcPr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b/>
                <w:bCs/>
                <w:iCs/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iCs/>
              </w:rPr>
              <w:t>REPUBLIKA HRVATSKA</w:t>
            </w:r>
          </w:p>
          <w:p w:rsidRDefault="00BF6F0F" w:rsidP="00BF6F0F" w:rsidR="00BF6F0F" w:rsidRPr="00A10173">
            <w:r w:rsidRPr="00A10173">
              <w:t>Trgovački sud u Zagrebu</w:t>
            </w:r>
          </w:p>
          <w:p w:rsidRDefault="00BF6F0F" w:rsidP="00BF6F0F" w:rsidR="00BF6F0F" w:rsidRPr="00A10173">
            <w:r w:rsidRPr="00A10173">
              <w:t xml:space="preserve">Zagreb, </w:t>
            </w:r>
            <w:proofErr w:type="spellStart"/>
            <w:r w:rsidRPr="00A10173">
              <w:t>Amruševa</w:t>
            </w:r>
            <w:proofErr w:type="spellEnd"/>
            <w:r w:rsidRPr="00A10173">
              <w:t xml:space="preserve"> 2/II</w:t>
            </w:r>
          </w:p>
        </w:tc>
      </w:tr>
    </w:tbl>
    <w:p w:rsidRDefault="00BF6F0F" w:rsidP="00BF6F0F" w:rsidR="00BF6F0F" w:rsidRPr="00A10173">
      <w:pPr>
        <w:jc w:val="right"/>
      </w:pPr>
      <w:r w:rsidRPr="00A10173">
        <w:rPr>
          <w:lang w:val="pt-BR"/>
        </w:rPr>
        <w:t xml:space="preserve">                                    </w:t>
      </w:r>
      <w:r w:rsidRPr="00A10173">
        <w:t>72.</w:t>
      </w:r>
      <w:r w:rsidRPr="00A10173">
        <w:rPr>
          <w:b/>
        </w:rPr>
        <w:t xml:space="preserve"> </w:t>
      </w:r>
      <w:r w:rsidR="006D65AF" w:rsidRPr="00A10173">
        <w:t>St-6258/2016</w:t>
      </w:r>
      <w:r w:rsidR="001C6ECC">
        <w:t>-64</w:t>
      </w:r>
    </w:p>
    <w:p w:rsidRDefault="00BF6F0F" w:rsidP="00BF6F0F" w:rsidR="00BF6F0F" w:rsidRPr="00A10173">
      <w:pPr>
        <w:jc w:val="center"/>
      </w:pPr>
      <w:r w:rsidRPr="00A10173">
        <w:t>R E P U B L I K A  H R V A T S K A</w:t>
      </w:r>
    </w:p>
    <w:p w:rsidRDefault="00BF6F0F" w:rsidP="00BF6F0F" w:rsidR="00BF6F0F" w:rsidRPr="00A10173">
      <w:pPr>
        <w:jc w:val="center"/>
      </w:pPr>
      <w:r w:rsidRPr="00A10173">
        <w:t>Z A K L J U Č A K</w:t>
      </w:r>
    </w:p>
    <w:p w:rsidRDefault="00BF6F0F" w:rsidP="00BF6F0F" w:rsidR="00BF6F0F" w:rsidRPr="00A10173">
      <w:pPr>
        <w:jc w:val="center"/>
      </w:pPr>
    </w:p>
    <w:p w:rsidRDefault="00BF6F0F" w:rsidP="00BF6F0F" w:rsidR="00BF6F0F" w:rsidRPr="00A10173">
      <w:pPr>
        <w:jc w:val="both"/>
      </w:pPr>
      <w:r w:rsidRPr="00A10173">
        <w:t xml:space="preserve">Trgovački sud u Zagrebu, po sucu Nikoli Ribariću, u stečajnom predmetu nad dužnikom INKOP OBUĆA d.o.o. u stečaju, </w:t>
      </w:r>
      <w:proofErr w:type="spellStart"/>
      <w:r w:rsidRPr="00A10173">
        <w:t>Poznanovec</w:t>
      </w:r>
      <w:proofErr w:type="spellEnd"/>
      <w:r w:rsidRPr="00A10173">
        <w:t xml:space="preserve"> (Općina </w:t>
      </w:r>
      <w:proofErr w:type="spellStart"/>
      <w:r w:rsidRPr="00A10173">
        <w:t>Bedekovčina</w:t>
      </w:r>
      <w:proofErr w:type="spellEnd"/>
      <w:r w:rsidRPr="00A10173">
        <w:t xml:space="preserve">), Zagorske brigade 1, OIB: 51100142652, dana 2. </w:t>
      </w:r>
      <w:r w:rsidR="00A10173" w:rsidRPr="00A10173">
        <w:t>listopada</w:t>
      </w:r>
      <w:r w:rsidRPr="00A10173">
        <w:t xml:space="preserve"> 2017.,</w:t>
      </w:r>
    </w:p>
    <w:p w:rsidRDefault="00BF6F0F" w:rsidP="00BF6F0F" w:rsidR="00BF6F0F" w:rsidRPr="00A10173">
      <w:pPr>
        <w:jc w:val="both"/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 xml:space="preserve">z a k </w:t>
      </w:r>
      <w:proofErr w:type="spellStart"/>
      <w:r w:rsidR="00300C9B" w:rsidRPr="00A10173">
        <w:t>lj</w:t>
      </w:r>
      <w:proofErr w:type="spellEnd"/>
      <w:r w:rsidR="00300C9B" w:rsidRPr="00A10173">
        <w:t xml:space="preserve"> u č i o   j e</w:t>
      </w:r>
    </w:p>
    <w:p w:rsidRDefault="0090700A" w:rsidP="00A77317" w:rsidR="0090700A" w:rsidRPr="00A10173">
      <w:pPr>
        <w:ind w:left="3540"/>
        <w:rPr>
          <w:b/>
        </w:rPr>
      </w:pPr>
    </w:p>
    <w:p w:rsidRDefault="0090700A" w:rsidP="0090700A" w:rsidR="0090700A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="00BF6F0F" w:rsidRPr="00A10173">
        <w:t xml:space="preserve">INKOP OBUĆA d.o.o. u stečaju, </w:t>
      </w:r>
      <w:proofErr w:type="spellStart"/>
      <w:r w:rsidR="00BF6F0F" w:rsidRPr="00A10173">
        <w:t>Poznanovec</w:t>
      </w:r>
      <w:proofErr w:type="spellEnd"/>
      <w:r w:rsidR="00BF6F0F" w:rsidRPr="00A10173">
        <w:t xml:space="preserve"> (Općina </w:t>
      </w:r>
      <w:proofErr w:type="spellStart"/>
      <w:r w:rsidR="00BF6F0F" w:rsidRPr="00A10173">
        <w:t>Bedekovčina</w:t>
      </w:r>
      <w:proofErr w:type="spellEnd"/>
      <w:r w:rsidR="00BF6F0F" w:rsidRPr="00A10173">
        <w:t>), Zagorske brigade 1, OIB: 51100142652</w:t>
      </w:r>
      <w:r w:rsidRPr="00A10173">
        <w:t xml:space="preserve">, za dan: </w:t>
      </w:r>
    </w:p>
    <w:p w:rsidRDefault="0090700A" w:rsidP="0090700A" w:rsidR="0090700A" w:rsidRPr="00A10173">
      <w:pPr>
        <w:ind w:left="708"/>
        <w:jc w:val="both"/>
      </w:pPr>
    </w:p>
    <w:p w:rsidRDefault="006D65AF" w:rsidP="0090700A" w:rsidR="0090700A" w:rsidRPr="00A10173">
      <w:pPr>
        <w:ind w:firstLine="708" w:left="2124"/>
        <w:jc w:val="both"/>
      </w:pPr>
      <w:r w:rsidRPr="00A10173">
        <w:rPr>
          <w:b/>
          <w:u w:val="single"/>
        </w:rPr>
        <w:t xml:space="preserve">9. studenoga </w:t>
      </w:r>
      <w:r w:rsidR="0090700A" w:rsidRPr="00A10173">
        <w:rPr>
          <w:b/>
          <w:u w:val="single"/>
        </w:rPr>
        <w:t>201</w:t>
      </w:r>
      <w:r w:rsidR="00122B28" w:rsidRPr="00A10173">
        <w:rPr>
          <w:b/>
          <w:u w:val="single"/>
        </w:rPr>
        <w:t>7</w:t>
      </w:r>
      <w:r w:rsidR="0090700A" w:rsidRPr="00A10173">
        <w:rPr>
          <w:b/>
          <w:u w:val="single"/>
        </w:rPr>
        <w:t>. godine za 1</w:t>
      </w:r>
      <w:r w:rsidR="00C82FFF" w:rsidRPr="00A10173">
        <w:rPr>
          <w:b/>
          <w:u w:val="single"/>
        </w:rPr>
        <w:t>0,</w:t>
      </w:r>
      <w:r w:rsidR="00122B28" w:rsidRPr="00A10173">
        <w:rPr>
          <w:b/>
          <w:u w:val="single"/>
        </w:rPr>
        <w:t>0</w:t>
      </w:r>
      <w:r w:rsidR="00C82FFF" w:rsidRPr="00A10173">
        <w:rPr>
          <w:b/>
          <w:u w:val="single"/>
        </w:rPr>
        <w:t>0</w:t>
      </w:r>
      <w:r w:rsidR="0090700A" w:rsidRPr="00A10173">
        <w:rPr>
          <w:b/>
          <w:u w:val="single"/>
        </w:rPr>
        <w:t xml:space="preserve"> sati</w:t>
      </w:r>
    </w:p>
    <w:p w:rsidRDefault="0090700A" w:rsidP="0090700A" w:rsidR="0090700A" w:rsidRPr="00A10173">
      <w:pPr>
        <w:ind w:firstLine="708" w:left="2124"/>
        <w:jc w:val="both"/>
      </w:pPr>
    </w:p>
    <w:p w:rsidRDefault="0090700A" w:rsidP="0090700A" w:rsidR="0090700A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90700A" w:rsidP="0090700A" w:rsidR="0090700A" w:rsidRPr="00A10173">
      <w:pPr>
        <w:ind w:firstLine="708" w:left="708"/>
        <w:jc w:val="both"/>
      </w:pPr>
      <w:r w:rsidRPr="00A10173">
        <w:t xml:space="preserve"> </w:t>
      </w:r>
    </w:p>
    <w:p w:rsidRDefault="0090700A" w:rsidP="0090700A" w:rsidR="0090700A" w:rsidRPr="00A10173">
      <w:pPr>
        <w:ind w:left="708"/>
        <w:jc w:val="center"/>
      </w:pPr>
      <w:r w:rsidRPr="00A10173">
        <w:t>Dnevnim redom</w:t>
      </w:r>
    </w:p>
    <w:p w:rsidRDefault="00244F02" w:rsidP="0090700A" w:rsidR="00244F02" w:rsidRPr="00A10173">
      <w:pPr>
        <w:ind w:left="708"/>
        <w:jc w:val="center"/>
      </w:pPr>
    </w:p>
    <w:p w:rsidRDefault="004D36EA" w:rsidP="006D65AF" w:rsidR="006D65AF" w:rsidRPr="00A10173">
      <w:pPr>
        <w:pStyle w:val="Odlomakpopisa"/>
        <w:numPr>
          <w:ilvl w:val="0"/>
          <w:numId w:val="4"/>
        </w:numPr>
      </w:pPr>
      <w:r w:rsidRPr="00A10173">
        <w:t>Prihvaća se Izvješće stečajnog upravitelja o svim dosad učinjenim</w:t>
      </w:r>
      <w:r w:rsidR="00244F02" w:rsidRPr="00A10173">
        <w:t xml:space="preserve"> radnjama u stečajnom postupku.</w:t>
      </w:r>
    </w:p>
    <w:p w:rsidRDefault="00244F02" w:rsidP="006D65AF" w:rsidR="004D36EA" w:rsidRPr="00A10173">
      <w:pPr>
        <w:pStyle w:val="Odlomakpopisa"/>
        <w:numPr>
          <w:ilvl w:val="0"/>
          <w:numId w:val="4"/>
        </w:numPr>
      </w:pPr>
      <w:r w:rsidRPr="00A10173">
        <w:t>N</w:t>
      </w:r>
      <w:r w:rsidR="004D36EA" w:rsidRPr="00A10173">
        <w:t>astavlja se poslovanje stečajnog dužnika</w:t>
      </w:r>
      <w:r w:rsidRPr="00A10173">
        <w:t>.</w:t>
      </w:r>
    </w:p>
    <w:p w:rsidRDefault="00244F02" w:rsidP="006D65AF" w:rsidR="004D36EA" w:rsidRPr="00A10173">
      <w:pPr>
        <w:pStyle w:val="Odlomakpopisa"/>
        <w:numPr>
          <w:ilvl w:val="0"/>
          <w:numId w:val="4"/>
        </w:numPr>
      </w:pPr>
      <w:r w:rsidRPr="00A10173">
        <w:t>O</w:t>
      </w:r>
      <w:r w:rsidR="004D36EA" w:rsidRPr="00A10173">
        <w:t>dobrava se izrada procjene vrijednosti pokretnina</w:t>
      </w:r>
      <w:r w:rsidRPr="00A10173">
        <w:t xml:space="preserve"> u vlasništvu stečajnog dužnika.</w:t>
      </w:r>
    </w:p>
    <w:p w:rsidRDefault="00244F02" w:rsidP="006D65AF" w:rsidR="004D36EA" w:rsidRPr="00A10173">
      <w:pPr>
        <w:pStyle w:val="Odlomakpopisa"/>
        <w:numPr>
          <w:ilvl w:val="0"/>
          <w:numId w:val="4"/>
        </w:numPr>
      </w:pPr>
      <w:r w:rsidRPr="00A10173">
        <w:t>P</w:t>
      </w:r>
      <w:r w:rsidR="004D36EA" w:rsidRPr="00A10173">
        <w:t xml:space="preserve">okretnu imovinu koja je u posjedu stečajnog upravitelja prodavat će sukladno odredbama Stečajnog zakona stečajni </w:t>
      </w:r>
      <w:r w:rsidRPr="00A10173">
        <w:t>upravitelj</w:t>
      </w:r>
      <w:r w:rsidR="004D36EA" w:rsidRPr="00A10173">
        <w:t xml:space="preserve"> prikupljanjem pisanih ponuda putem oglašavanja na web stranicama Sudačke mreže i Hrvatske gospodarske komore. Početna cijena na prvom oglasu bit će utvrđena vrijednost pokretnina </w:t>
      </w:r>
      <w:r w:rsidRPr="00A10173">
        <w:t>precijenjena</w:t>
      </w:r>
      <w:r w:rsidR="004D36EA" w:rsidRPr="00A10173">
        <w:t xml:space="preserve"> po stalnom sudskom vještaku, a ukoliko se ne realizira prodaja po toj cijeni</w:t>
      </w:r>
      <w:r w:rsidR="003938AA" w:rsidRPr="00A10173">
        <w:t>,</w:t>
      </w:r>
      <w:r w:rsidR="004D36EA" w:rsidRPr="00A10173">
        <w:t xml:space="preserve"> na svakom daljnj</w:t>
      </w:r>
      <w:r w:rsidR="003938AA" w:rsidRPr="00A10173">
        <w:t>e</w:t>
      </w:r>
      <w:r w:rsidR="004D36EA" w:rsidRPr="00A10173">
        <w:t>m oglasu će se umanjivati za 20% od utvrđene početne cijene sve do prodaje. Ukoliko se ne unovči ni za iznos koji predstavlja 40% utvrđene vrijednosti, stečajni upravitelj će predložiti odboru vje</w:t>
      </w:r>
      <w:r w:rsidR="003938AA" w:rsidRPr="00A10173">
        <w:t>rovnika da donese odluku o dalj</w:t>
      </w:r>
      <w:r w:rsidR="004D36EA" w:rsidRPr="00A10173">
        <w:t>njem tijeku unovčenja.</w:t>
      </w:r>
    </w:p>
    <w:p w:rsidRDefault="00244F02" w:rsidP="006D65AF" w:rsidR="004D36EA" w:rsidRPr="00A10173">
      <w:pPr>
        <w:pStyle w:val="Odlomakpopisa"/>
        <w:numPr>
          <w:ilvl w:val="0"/>
          <w:numId w:val="4"/>
        </w:numPr>
      </w:pPr>
      <w:r w:rsidRPr="00A10173">
        <w:t>Odobrava se stečajnom upravitelju vođenje parnica koje su u tijeku, te po potrebi pokretanj</w:t>
      </w:r>
      <w:r w:rsidR="003938AA" w:rsidRPr="00A10173">
        <w:t>e</w:t>
      </w:r>
      <w:r w:rsidRPr="00A10173">
        <w:t xml:space="preserve"> nov</w:t>
      </w:r>
      <w:r w:rsidR="003938AA" w:rsidRPr="00A10173">
        <w:t xml:space="preserve">ih gdje to </w:t>
      </w:r>
      <w:r w:rsidRPr="00A10173">
        <w:t>o</w:t>
      </w:r>
      <w:r w:rsidR="003938AA" w:rsidRPr="00A10173">
        <w:t>c</w:t>
      </w:r>
      <w:r w:rsidRPr="00A10173">
        <w:t>ijeni opravdanim, te angažiranje odvjetnika za zastupanje.</w:t>
      </w:r>
    </w:p>
    <w:p w:rsidRDefault="0090700A" w:rsidP="0090700A" w:rsidR="0090700A" w:rsidRPr="00A10173">
      <w:pPr>
        <w:ind w:left="708"/>
        <w:jc w:val="center"/>
      </w:pPr>
    </w:p>
    <w:p w:rsidRDefault="0090700A" w:rsidP="006D65AF" w:rsidR="0090700A" w:rsidRPr="00A10173">
      <w:pPr>
        <w:tabs>
          <w:tab w:pos="1260" w:val="left"/>
        </w:tabs>
        <w:suppressAutoHyphens/>
        <w:jc w:val="both"/>
      </w:pPr>
      <w:r w:rsidRPr="00A10173">
        <w:lastRenderedPageBreak/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90700A" w:rsidP="0090700A" w:rsidR="0090700A" w:rsidRPr="00A10173">
      <w:pPr>
        <w:ind w:left="708"/>
        <w:jc w:val="both"/>
      </w:pPr>
      <w:r w:rsidRPr="00A10173">
        <w:t xml:space="preserve">II. </w:t>
      </w:r>
      <w:r w:rsidRPr="00A10173">
        <w:tab/>
        <w:t xml:space="preserve">Ovo rješenje objavit će se </w:t>
      </w:r>
      <w:r w:rsidR="003A78BF" w:rsidRPr="00A10173">
        <w:t>na mrežnim stranicama E oglasna ploča suda</w:t>
      </w:r>
      <w:r w:rsidRPr="00A10173">
        <w:t>.</w:t>
      </w:r>
    </w:p>
    <w:p w:rsidRDefault="0090700A" w:rsidP="0090700A" w:rsidR="0090700A" w:rsidRPr="00A10173">
      <w:pPr>
        <w:jc w:val="center"/>
      </w:pPr>
    </w:p>
    <w:p w:rsidRDefault="003938AA" w:rsidP="0090700A" w:rsidR="0090700A" w:rsidRPr="00A10173">
      <w:pPr>
        <w:jc w:val="center"/>
      </w:pPr>
      <w:r w:rsidRPr="00A10173">
        <w:t>U Zagrebu, 2.</w:t>
      </w:r>
      <w:r w:rsidR="00A10173" w:rsidRPr="00A10173">
        <w:t xml:space="preserve"> listopada</w:t>
      </w:r>
      <w:r w:rsidR="0090700A" w:rsidRPr="00A10173">
        <w:t xml:space="preserve"> 201</w:t>
      </w:r>
      <w:r w:rsidR="003A78BF" w:rsidRPr="00A10173">
        <w:t>7</w:t>
      </w:r>
      <w:r w:rsidR="0090700A" w:rsidRPr="00A10173">
        <w:t xml:space="preserve">. godine </w:t>
      </w:r>
    </w:p>
    <w:p w:rsidRDefault="005078C7" w:rsidP="005078C7" w:rsidR="005078C7" w:rsidRPr="00A10173"/>
    <w:p w:rsidRDefault="005078C7" w:rsidP="005078C7" w:rsidR="005078C7" w:rsidRPr="00A10173"/>
    <w:p w:rsidRDefault="00C8484A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484A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8484A" w:rsidP="00E91121" w:rsidR="00C848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484A" w:rsidP="00E91121" w:rsidR="00C8484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8484A" w:rsidP="00E91121" w:rsidR="00C8484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1688" w:rsidP="003938AA" w:rsidR="005078C7" w:rsidRPr="00A10173">
      <w:pPr>
        <w:pStyle w:val="Podnaslov"/>
        <w:ind w:firstLine="708" w:left="4956"/>
        <w:rPr>
          <w:color w:val="auto"/>
        </w:rPr>
      </w:pPr>
      <w:r w:rsidRPr="00A1017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E05E3" w:rsidP="00727700" w:rsidR="005E05E3" w:rsidRPr="00A10173">
      <w:pPr>
        <w:ind w:firstLine="708" w:left="5664"/>
        <w:jc w:val="right"/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p w:rsidRDefault="00C8484A" w:rsidP="005078C7" w:rsidR="00C8484A">
      <w:pPr>
        <w:rPr>
          <w:b/>
        </w:rPr>
      </w:pPr>
    </w:p>
    <w:sectPr w:rsidR="00C8484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St-6258/2016</w:t>
    </w:r>
    <w:r w:rsidR="00C8484A">
      <w:t>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1C6ECC"/>
    <w:rsid w:val="002357E2"/>
    <w:rsid w:val="00244F02"/>
    <w:rsid w:val="002E1688"/>
    <w:rsid w:val="00300C9B"/>
    <w:rsid w:val="003806DC"/>
    <w:rsid w:val="003938AA"/>
    <w:rsid w:val="003A78BF"/>
    <w:rsid w:val="003C27ED"/>
    <w:rsid w:val="0046020C"/>
    <w:rsid w:val="004D36EA"/>
    <w:rsid w:val="005078C7"/>
    <w:rsid w:val="005447B3"/>
    <w:rsid w:val="005E05E3"/>
    <w:rsid w:val="00642B6B"/>
    <w:rsid w:val="006644E0"/>
    <w:rsid w:val="006C29B1"/>
    <w:rsid w:val="006D65AF"/>
    <w:rsid w:val="00727700"/>
    <w:rsid w:val="008A3D1D"/>
    <w:rsid w:val="0090700A"/>
    <w:rsid w:val="009151C4"/>
    <w:rsid w:val="00A10173"/>
    <w:rsid w:val="00A415DC"/>
    <w:rsid w:val="00A66BD2"/>
    <w:rsid w:val="00A77317"/>
    <w:rsid w:val="00BB4D3C"/>
    <w:rsid w:val="00BF6F0F"/>
    <w:rsid w:val="00C82FFF"/>
    <w:rsid w:val="00C8484A"/>
    <w:rsid w:val="00CB2690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1643</properties:Characters>
  <properties:Lines>93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2017-10-03T07:21:00Z</dcterms:created>
  <dc:creator>nribaric</dc:creator>
  <cp:lastModifiedBy>Jadranka Zelić</cp:lastModifiedBy>
  <cp:lastPrinted>2017-10-03T07:20:00Z</cp:lastPrinted>
  <dcterms:modified xmlns:xsi="http://www.w3.org/2001/XMLSchema-instance" xsi:type="dcterms:W3CDTF">2017-10-03T07:23:00Z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