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0532" w14:paraId="d03053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FB2AE9">
        <w:rPr>
          <w:rFonts w:hAnsi="Times New Roman" w:ascii="Times New Roman"/>
        </w:rPr>
        <w:t>1630/17-21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B2AE9" w:rsidRPr="00FB2AE9">
        <w:rPr>
          <w:rFonts w:hAnsi="Times New Roman" w:ascii="Times New Roman"/>
        </w:rPr>
        <w:t>SALON LJEPOTE IVANA j.d.o.o., Zagreb, Novačka 297, OIB: 12351134951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FB2AE9">
        <w:rPr>
          <w:rFonts w:hAnsi="Times New Roman" w:ascii="Times New Roman"/>
        </w:rPr>
        <w:t>4. srpnja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FB2AE9" w:rsidRPr="00FB2AE9">
        <w:rPr>
          <w:rFonts w:hAnsi="Times New Roman" w:ascii="Times New Roman"/>
        </w:rPr>
        <w:t>SALON LJEPOTE IVANA j.d.o.o., Zagreb, Novačka 297, OIB: 12351134951</w:t>
      </w:r>
      <w:r w:rsidR="00464385" w:rsidRPr="00D83C21">
        <w:rPr>
          <w:rFonts w:hAnsi="Times New Roman" w:ascii="Times New Roman"/>
        </w:rPr>
        <w:t xml:space="preserve">, </w:t>
      </w:r>
      <w:r w:rsidR="00FB2AE9">
        <w:rPr>
          <w:rFonts w:hAnsi="Times New Roman" w:ascii="Times New Roman"/>
        </w:rPr>
        <w:t>4. srpnja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CB0A3B">
        <w:rPr>
          <w:rFonts w:hAnsi="Times New Roman" w:ascii="Times New Roman"/>
        </w:rPr>
        <w:t>13,47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4C10AA" w:rsidRPr="004C10AA">
        <w:rPr>
          <w:rFonts w:hAnsi="Times New Roman" w:ascii="Times New Roman"/>
        </w:rPr>
        <w:t>Iva Pinjuh Stjepović, Zagreb, Draškovićeva 4a, pp 544, OIB: 60842552274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B2AE9" w:rsidRPr="00FB2AE9">
        <w:rPr>
          <w:rFonts w:hAnsi="Times New Roman" w:ascii="Times New Roman"/>
        </w:rPr>
        <w:t>SALON LJEPOTE IVANA j.d.o.o., Zagreb, Novačka 297, OIB: 12351134951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B2AE9" w:rsidRPr="00FB2AE9">
        <w:rPr>
          <w:rFonts w:hAnsi="Times New Roman" w:ascii="Times New Roman"/>
        </w:rPr>
        <w:t>SALON LJEPOTE IVANA j.d.o.o., Zagreb, Novačka 297, OIB: 12351134951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  <w:r w:rsidRPr="004C10AA">
        <w:rPr>
          <w:rFonts w:hAnsi="Times New Roman" w:ascii="Times New Roman"/>
        </w:rPr>
        <w:t>FINA, Regionalni centar Zagreb, Podružnica Zagreb, podnijela je ovom sudu 31.  svibnja 2017. prijedlog za otvaranje stečajnog postupka nad dužnikom SALON LJEPOTE IVANA j.d.o.o., Zagreb, Novačka 297, OIB: 12351134951, temeljem odredbe čl. 110. st. 1. Stečajnog zakona ("Narodne novine" broj 71/15 - dalje SZ), u kojem navodi da dužnik 26. svibnja 2017. u Očevidniku redoslijeda osnova za plaćanje ima evidentirane neizvršene osnove za plaćanje u neprekinutom razdoblju od 120 dana u ukupnom iznosu od 17.080,69 kn, te da ima jednog zaposlenika.</w:t>
      </w: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  <w:r w:rsidRPr="004C10AA">
        <w:rPr>
          <w:rFonts w:hAnsi="Times New Roman" w:ascii="Times New Roman"/>
        </w:rPr>
        <w:t>Rješenjem ovog suda poslovni broj gornji od 30. studenog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  <w:r w:rsidRPr="004C10AA">
        <w:rPr>
          <w:rFonts w:hAnsi="Times New Roman" w:ascii="Times New Roman"/>
        </w:rPr>
        <w:t>Na ročištu održanom 2. veljače 2018., u odsutnosti uredno pozvanog predlagatelja i dužnika izvršen je uvid u podnesak FINA-e od 8. prosinca 2017. kojim navodi da u cijelosti ostaje kod prijedloga za otvaranje stečajnog postupka, te navoda iznesenih u istom.</w:t>
      </w: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  <w:r w:rsidRPr="004C10AA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5. veljače 2018. zatražio od javnih tijela koja vode evidenciju o određenoj vrsti imovine dostavu podataka iz njihovih službenih evidencija o tome da li je dužnik evidentiran kao vlasnik imovine. </w:t>
      </w:r>
    </w:p>
    <w:p w:rsidRDefault="004C10AA" w:rsidP="004C10AA" w:rsidR="004C10AA" w:rsidRPr="004C10AA">
      <w:pPr>
        <w:ind w:firstLine="720"/>
        <w:jc w:val="both"/>
        <w:rPr>
          <w:rFonts w:hAnsi="Times New Roman" w:ascii="Times New Roman"/>
        </w:rPr>
      </w:pPr>
    </w:p>
    <w:p w:rsidRDefault="004C10AA" w:rsidP="004C10AA" w:rsidR="00A042B3">
      <w:pPr>
        <w:ind w:firstLine="720"/>
        <w:jc w:val="both"/>
        <w:rPr>
          <w:rFonts w:hAnsi="Times New Roman" w:ascii="Times New Roman"/>
        </w:rPr>
      </w:pPr>
      <w:r w:rsidRPr="004C10AA">
        <w:rPr>
          <w:rFonts w:hAnsi="Times New Roman" w:ascii="Times New Roman"/>
        </w:rPr>
        <w:t>Uvidom u obavijest Hrvatske agencije za civilno zrakoplovstvo od 1. veljače 2018., utvrđeno je da dužnik nije registriran kao vlasnik zrakoplova. Uvidom u uvjerenje Centra za vozila d.d.  od  26. veljače 2018., utvrđeno je da dužnik nije evidentiran kao vlasnik  vozila. Uvidom u dostavljenu obavijest Ministarstva mora, prometa i infrastrukture od 14. veljače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23. veljače 2018. utvrđeno je da dužnik nije upisan u katastarski operat. Uvidom u obavijest Središnjeg klirinškog depozitarnog društva d.d. od 23. veljače 2018. utvrđeno je da u sustavu SKDD-a ne postoji račun nematerijaliziranih vrijednosnih papira dužnika. Uvidom u dostavljenu potvrdu FINA-e od 13. veljače 2018., utvrđeno je da na dan izdavanja potvrde u Očevidniku redoslijeda osnova za plaćanje dužnik ima evidentirane neizvršene osnove za plaćanje u neprekinutom razdoblju od 377 dana u iznosu od 17.582,73 kn.</w:t>
      </w:r>
    </w:p>
    <w:p w:rsidRDefault="004C10AA" w:rsidP="004C10AA" w:rsidR="004C10AA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CB0A3B">
        <w:rPr>
          <w:rFonts w:hAnsi="Times New Roman" w:ascii="Times New Roman"/>
        </w:rPr>
        <w:t>16.504,71</w:t>
      </w:r>
      <w:r w:rsidRPr="00A042B3">
        <w:rPr>
          <w:rFonts w:hAnsi="Times New Roman" w:ascii="Times New Roman"/>
        </w:rPr>
        <w:t>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4C10AA" w:rsidRPr="004C10AA">
        <w:rPr>
          <w:rFonts w:hAnsi="Times New Roman" w:ascii="Times New Roman"/>
        </w:rPr>
        <w:t>SALON LJEPOTE IVANA j.d.o.o., Zagreb</w:t>
      </w:r>
      <w:r w:rsidR="006C2A03" w:rsidRPr="006C2A03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CB0A3B">
        <w:rPr>
          <w:rFonts w:hAnsi="Times New Roman" w:ascii="Times New Roman"/>
        </w:rPr>
        <w:t>1630/17-20</w:t>
      </w:r>
      <w:r w:rsidRPr="00A042B3">
        <w:rPr>
          <w:rFonts w:hAnsi="Times New Roman" w:ascii="Times New Roman"/>
        </w:rPr>
        <w:t xml:space="preserve"> od </w:t>
      </w:r>
      <w:r w:rsidR="00CB0A3B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B0A3B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</w:t>
      </w:r>
      <w:r w:rsidRPr="00A042B3">
        <w:rPr>
          <w:rFonts w:hAnsi="Times New Roman" w:ascii="Times New Roman"/>
        </w:rPr>
        <w:lastRenderedPageBreak/>
        <w:t xml:space="preserve">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FB2AE9">
        <w:rPr>
          <w:rFonts w:hAnsi="Times New Roman" w:ascii="Times New Roman"/>
        </w:rPr>
        <w:t>4. srpnja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91530">
        <w:rPr>
          <w:rFonts w:hAnsi="Times New Roman" w:ascii="Times New Roman"/>
        </w:rPr>
        <w:t>, v.r.</w:t>
      </w:r>
    </w:p>
    <w:p w:rsidRDefault="00F91530" w:rsidP="00840D37" w:rsidR="00F91530">
      <w:pPr>
        <w:ind w:firstLine="720"/>
        <w:jc w:val="right"/>
        <w:rPr>
          <w:rFonts w:hAnsi="Times New Roman" w:ascii="Times New Roman"/>
        </w:rPr>
      </w:pPr>
    </w:p>
    <w:p w:rsidRDefault="00F91530" w:rsidP="00840D37" w:rsidR="00F9153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91530" w:rsidP="00840D37" w:rsidR="00F9153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91530" w:rsidP="00840D37" w:rsidR="00F9153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F91530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5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B2AE9" w:rsidP="00AF7971" w:rsidR="00AF7971">
    <w:pPr>
      <w:pStyle w:val="Zaglavlje"/>
      <w:jc w:val="right"/>
      <w:rPr>
        <w:rFonts w:hAnsi="Times New Roman" w:ascii="Times New Roman"/>
      </w:rPr>
    </w:pPr>
    <w:r w:rsidRPr="00FB2AE9">
      <w:rPr>
        <w:rFonts w:hAnsi="Times New Roman" w:ascii="Times New Roman"/>
      </w:rPr>
      <w:t>3 St-1630/17-21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0A3B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91530"/>
    <w:rsid w:val="00FB2AE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1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5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1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5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St-1630/2017</izvorni_sadrzaj>
    <derivirana_varijabla naziv="DomainObject.Predmet.OznakaBroj_1">St-1630/2017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LJEPOTE IVANA jednostavno društvo s ograničenom odgovornošću za usluge</izvorni_sadrzaj>
    <derivirana_varijabla naziv="DomainObject.Predmet.ProtustrankaFormated_1">  SALON LJEPOTE IVANA jednostavno društvo s ograničenom odgovornošću za usluge</derivirana_varijabla>
  </DomainObject.Predmet.ProtustrankaFormated>
  <DomainObject.Predmet.ProtustrankaFormatedOIB>
    <izvorni_sadrzaj>  SALON LJEPOTE IVANA jednostavno društvo s ograničenom odgovornošću za usluge, OIB 12351134951</izvorni_sadrzaj>
    <derivirana_varijabla naziv="DomainObject.Predmet.ProtustrankaFormatedOIB_1">  SALON LJEPOTE IVANA jednostavno društvo s ograničenom odgovornošću za usluge, OIB 12351134951</derivirana_varijabla>
  </DomainObject.Predmet.ProtustrankaFormatedOIB>
  <DomainObject.Predmet.ProtustrankaFormatedWithAdress>
    <izvorni_sadrzaj> SALON LJEPOTE IVANA jednostavno društvo s ograničenom odgovornošću za usluge, Novačka 297, 10000 Zagreb</izvorni_sadrzaj>
    <derivirana_varijabla naziv="DomainObject.Predmet.ProtustrankaFormatedWithAdress_1"> SALON LJEPOTE IVANA jednostavno društvo s ograničenom odgovornošću za usluge, Novačka 297, 10000 Zagreb</derivirana_varijabla>
  </DomainObject.Predmet.ProtustrankaFormatedWithAdress>
  <DomainObject.Predmet.ProtustrankaFormatedWithAdressOIB>
    <izvorni_sadrzaj> SALON LJEPOTE IVANA jednostavno društvo s ograničenom odgovornošću za usluge, OIB 12351134951, Novačka 297, 10000 Zagreb</izvorni_sadrzaj>
    <derivirana_varijabla naziv="DomainObject.Predmet.ProtustrankaFormatedWithAdressOIB_1"> SALON LJEPOTE IVANA jednostavno društvo s ograničenom odgovornošću za usluge, OIB 12351134951, Novačka 297, 10000 Zagreb</derivirana_varijabla>
  </DomainObject.Predmet.ProtustrankaFormatedWithAdressOIB>
  <DomainObject.Predmet.ProtustrankaWithAdress>
    <izvorni_sadrzaj>SALON LJEPOTE IVANA jednostavno društvo s ograničenom odgovornošću za usluge Novačka 297, 10000 Zagreb</izvorni_sadrzaj>
    <derivirana_varijabla naziv="DomainObject.Predmet.ProtustrankaWithAdress_1">SALON LJEPOTE IVANA jednostavno društvo s ograničenom odgovornošću za usluge Novačka 297, 10000 Zagreb</derivirana_varijabla>
  </DomainObject.Predmet.ProtustrankaWithAdress>
  <DomainObject.Predmet.ProtustrankaWithAdressOIB>
    <izvorni_sadrzaj>SALON LJEPOTE IVANA jednostavno društvo s ograničenom odgovornošću za usluge, OIB 12351134951, Novačka 297, 10000 Zagreb</izvorni_sadrzaj>
    <derivirana_varijabla naziv="DomainObject.Predmet.ProtustrankaWithAdressOIB_1">SALON LJEPOTE IVANA jednostavno društvo s ograničenom odgovornošću za usluge, OIB 12351134951, Novačka 297, 10000 Zagreb</derivirana_varijabla>
  </DomainObject.Predmet.ProtustrankaWithAdressOIB>
  <DomainObject.Predmet.ProtustrankaNazivFormated>
    <izvorni_sadrzaj>SALON LJEPOTE IVANA jednostavno društvo s ograničenom odgovornošću za usluge</izvorni_sadrzaj>
    <derivirana_varijabla naziv="DomainObject.Predmet.ProtustrankaNazivFormated_1">SALON LJEPOTE IVANA jednostavno društvo s ograničenom odgovornošću za usluge</derivirana_varijabla>
  </DomainObject.Predmet.ProtustrankaNazivFormated>
  <DomainObject.Predmet.ProtustrankaNazivFormatedOIB>
    <izvorni_sadrzaj>SALON LJEPOTE IVANA jednostavno društvo s ograničenom odgovornošću za usluge, OIB 12351134951</izvorni_sadrzaj>
    <derivirana_varijabla naziv="DomainObject.Predmet.ProtustrankaNazivFormatedOIB_1">SALON LJEPOTE IVANA jednostavno društvo s ograničenom odgovornošću za usluge, OIB 12351134951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LJEPOTE IVANA jednostavno društvo s ograničenom odgovornošću za usluge</item>
    </izvorni_sadrzaj>
    <derivirana_varijabla naziv="DomainObject.Predmet.ProtuStrankaListFormated_1">
      <item>SALON LJEPOTE IVANA jednostavno društvo s ograničenom odgovornošću za usluge</item>
    </derivirana_varijabla>
  </DomainObject.Predmet.ProtuStrankaListFormated>
  <DomainObject.Predmet.ProtuStrankaListFormatedOIB>
    <izvorni_sadrzaj>
      <item>SALON LJEPOTE IVANA jednostavno društvo s ograničenom odgovornošću za usluge, OIB 12351134951</item>
    </izvorni_sadrzaj>
    <derivirana_varijabla naziv="DomainObject.Predmet.ProtuStrankaListFormatedOIB_1">
      <item>SALON LJEPOTE IVANA jednostavno društvo s ograničenom odgovornošću za usluge, OIB 12351134951</item>
    </derivirana_varijabla>
  </DomainObject.Predmet.ProtuStrankaListFormatedOIB>
  <DomainObject.Predmet.ProtuStrankaListFormatedWithAdress>
    <izvorni_sadrzaj>
      <item>SALON LJEPOTE IVANA jednostavno društvo s ograničenom odgovornošću za usluge, Novačka 297, 10000 Zagreb</item>
    </izvorni_sadrzaj>
    <derivirana_varijabla naziv="DomainObject.Predmet.ProtuStrankaListFormatedWithAdress_1">
      <item>SALON LJEPOTE IVANA jednostavno društvo s ograničenom odgovornošću za usluge, Novačka 297, 10000 Zagreb</item>
    </derivirana_varijabla>
  </DomainObject.Predmet.ProtuStrankaListFormatedWithAdress>
  <DomainObject.Predmet.ProtuStrankaListFormatedWithAdressOIB>
    <izvorni_sadrzaj>
      <item>SALON LJEPOTE IVANA jednostavno društvo s ograničenom odgovornošću za usluge, OIB 12351134951, Novačka 297, 10000 Zagreb</item>
    </izvorni_sadrzaj>
    <derivirana_varijabla naziv="DomainObject.Predmet.ProtuStrankaListFormatedWithAdressOIB_1">
      <item>SALON LJEPOTE IVANA jednostavno društvo s ograničenom odgovornošću za usluge, OIB 12351134951, Novačka 297, 10000 Zagreb</item>
    </derivirana_varijabla>
  </DomainObject.Predmet.ProtuStrankaListFormatedWithAdressOIB>
  <DomainObject.Predmet.ProtuStrankaListNazivFormated>
    <izvorni_sadrzaj>
      <item>SALON LJEPOTE IVANA jednostavno društvo s ograničenom odgovornošću za usluge</item>
    </izvorni_sadrzaj>
    <derivirana_varijabla naziv="DomainObject.Predmet.ProtuStrankaListNazivFormated_1">
      <item>SALON LJEPOTE IVANA jednostavno društvo s ograničenom odgovornošću za usluge</item>
    </derivirana_varijabla>
  </DomainObject.Predmet.ProtuStrankaListNazivFormated>
  <DomainObject.Predmet.ProtuStrankaListNazivFormatedOIB>
    <izvorni_sadrzaj>
      <item>SALON LJEPOTE IVANA jednostavno društvo s ograničenom odgovornošću za usluge, OIB 12351134951</item>
    </izvorni_sadrzaj>
    <derivirana_varijabla naziv="DomainObject.Predmet.ProtuStrankaListNazivFormatedOIB_1">
      <item>SALON LJEPOTE IVANA jednostavno društvo s ograničenom odgovornošću za usluge, OIB 12351134951</item>
    </derivirana_varijabla>
  </DomainObject.Predmet.ProtuStrankaListNazivFormatedOIB>
  <DomainObject.Predmet.OstaliListFormated>
    <izvorni_sadrzaj>
      <item>Ivana Mesarić</item>
    </izvorni_sadrzaj>
    <derivirana_varijabla naziv="DomainObject.Predmet.OstaliListFormated_1">
      <item>Ivana Mesarić</item>
    </derivirana_varijabla>
  </DomainObject.Predmet.OstaliListFormated>
  <DomainObject.Predmet.OstaliListFormatedOIB>
    <izvorni_sadrzaj>
      <item>Ivana Mesarić, OIB 36535279627</item>
    </izvorni_sadrzaj>
    <derivirana_varijabla naziv="DomainObject.Predmet.OstaliListFormatedOIB_1">
      <item>Ivana Mesarić, OIB 36535279627</item>
    </derivirana_varijabla>
  </DomainObject.Predmet.OstaliListFormatedOIB>
  <DomainObject.Predmet.OstaliListFormatedWithAdress>
    <izvorni_sadrzaj>
      <item>Ivana Mesarić, Novačka Ulica 297, 10000 Zagreb</item>
    </izvorni_sadrzaj>
    <derivirana_varijabla naziv="DomainObject.Predmet.OstaliListFormatedWithAdress_1">
      <item>Ivana Mesarić, Novačka Ulica 297, 10000 Zagreb</item>
    </derivirana_varijabla>
  </DomainObject.Predmet.OstaliListFormatedWithAdress>
  <DomainObject.Predmet.OstaliListFormatedWithAdressOIB>
    <izvorni_sadrzaj>
      <item>Ivana Mesarić, OIB 36535279627, Novačka Ulica 297, 10000 Zagreb</item>
    </izvorni_sadrzaj>
    <derivirana_varijabla naziv="DomainObject.Predmet.OstaliListFormatedWithAdressOIB_1">
      <item>Ivana Mesarić, OIB 36535279627, Novačka Ulica 297, 10000 Zagreb</item>
    </derivirana_varijabla>
  </DomainObject.Predmet.OstaliListFormatedWithAdressOIB>
  <DomainObject.Predmet.OstaliListNazivFormated>
    <izvorni_sadrzaj>
      <item>Ivana Mesarić</item>
    </izvorni_sadrzaj>
    <derivirana_varijabla naziv="DomainObject.Predmet.OstaliListNazivFormated_1">
      <item>Ivana Mesarić</item>
    </derivirana_varijabla>
  </DomainObject.Predmet.OstaliListNazivFormated>
  <DomainObject.Predmet.OstaliListNazivFormatedOIB>
    <izvorni_sadrzaj>
      <item>Ivana Mesarić, OIB 36535279627</item>
    </izvorni_sadrzaj>
    <derivirana_varijabla naziv="DomainObject.Predmet.OstaliListNazivFormatedOIB_1">
      <item>Ivana Mesarić, OIB 36535279627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LJEPOTE IVANA jednostavno društvo s ograničenom odgovornošću za usluge</izvorni_sadrzaj>
    <derivirana_varijabla naziv="DomainObject.Predmet.ProtustrankaIDrugi_1">SALON LJEPOTE IVANA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SALON LJEPOTE IVANA jednostavno društvo s ograničenom odgovornošću za usluge, OIB 12351134951, Novačka 297, 10000 Zagreb</izvorni_sadrzaj>
    <derivirana_varijabla naziv="DomainObject.Predmet.ProtustrankaIDrugiAdressOIB_1">SALON LJEPOTE IVANA jednostavno društvo s ograničenom odgovornošću za usluge, OIB 12351134951, Novačka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LJEPOTE IVANA jednostavno društvo s ograničenom odgovornošću za usluge</item>
      <item>Ivana Mesarić</item>
    </izvorni_sadrzaj>
    <derivirana_varijabla naziv="DomainObject.Predmet.SudioniciListNaziv_1">
      <item>FINA Regionalni centar Zagreb</item>
      <item>SALON LJEPOTE IVANA jednostavno društvo s ograničenom odgovornošću za usluge</item>
      <item>Ivana Mesarić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SALON LJEPOTE IVANA jednostavno društvo s ograničenom odgovornošću za usluge, OIB 12351134951, Novačka 297,10000 Zagreb</item>
      <item>Ivana Mesarić, OIB 36535279627, Novačka Ulica 297,10000 Zagreb</item>
    </izvorni_sadrzaj>
    <derivirana_varijabla naziv="DomainObject.Predmet.SudioniciListAdressOIB_1">
      <item>FINA Regionalni centar Zagreb, OIB 85821130368, Trg svibanjskih žrtava 1995. br. 1,10000 Zagreb</item>
      <item>SALON LJEPOTE IVANA jednostavno društvo s ograničenom odgovornošću za usluge, OIB 12351134951, Novačka 297,10000 Zagreb</item>
      <item>Ivana Mesarić, OIB 36535279627, Novačka Ulica 297,10000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12351134951</item>
      <item>, OIB 36535279627</item>
    </izvorni_sadrzaj>
    <derivirana_varijabla naziv="DomainObject.Predmet.SudioniciListNazivOIB_1">
      <item>, OIB 85821130368</item>
      <item>, OIB 12351134951</item>
      <item>, OIB 36535279627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F655F-6535-4BB2-8AB2-175E04C2F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1022</properties:Words>
  <properties:Characters>5519</properties:Characters>
  <properties:Lines>121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2018-07-04T11:36:00Z</dcterms:created>
  <dc:creator>x</dc:creator>
  <cp:lastModifiedBy>Žana Livaja</cp:lastModifiedBy>
  <cp:lastPrinted>2018-07-04T11:47:00Z</cp:lastPrinted>
  <dcterms:modified xmlns:xsi="http://www.w3.org/2001/XMLSchema-instance" xsi:type="dcterms:W3CDTF">2018-07-04T11:47:00Z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(St-1630-17-otvaranje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