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edd6" w14:paraId="eededd6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1146E6">
        <w:rPr>
          <w:b/>
        </w:rPr>
        <w:t>280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1146E6">
        <w:rPr>
          <w:lang w:val="hr-HR"/>
        </w:rPr>
        <w:t xml:space="preserve"> </w:t>
      </w:r>
      <w:r w:rsidR="001146E6" w:rsidRPr="001146E6">
        <w:rPr>
          <w:lang w:val="hr-HR"/>
        </w:rPr>
        <w:t>BANKO-TRADE d.o.o. za trgovinu i usluge</w:t>
      </w:r>
      <w:r w:rsidR="001146E6">
        <w:rPr>
          <w:lang w:val="hr-HR"/>
        </w:rPr>
        <w:t xml:space="preserve">,OIB: </w:t>
      </w:r>
      <w:r w:rsidR="001146E6" w:rsidRPr="001146E6">
        <w:rPr>
          <w:lang w:val="hr-HR"/>
        </w:rPr>
        <w:t>31850098673</w:t>
      </w:r>
      <w:r w:rsidR="001146E6">
        <w:rPr>
          <w:lang w:val="hr-HR"/>
        </w:rPr>
        <w:t xml:space="preserve">, Split, Dubrovačka 19.,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1146E6" w:rsidRPr="001146E6">
        <w:rPr>
          <w:lang w:val="hr-HR"/>
        </w:rPr>
        <w:t xml:space="preserve"> BANKO-TRADE d.o.o. za trgovinu i usluge</w:t>
      </w:r>
      <w:r w:rsidR="001146E6">
        <w:rPr>
          <w:lang w:val="hr-HR"/>
        </w:rPr>
        <w:t xml:space="preserve">,OIB: </w:t>
      </w:r>
      <w:r w:rsidR="001146E6" w:rsidRPr="001146E6">
        <w:rPr>
          <w:lang w:val="hr-HR"/>
        </w:rPr>
        <w:t>31850098673</w:t>
      </w:r>
      <w:r w:rsidR="001146E6">
        <w:rPr>
          <w:lang w:val="hr-HR"/>
        </w:rPr>
        <w:t xml:space="preserve">, Split, Dubrovačka 19. </w:t>
      </w:r>
      <w:r w:rsidR="00623385">
        <w:rPr>
          <w:lang w:val="hr-HR"/>
        </w:rPr>
        <w:t>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1538E7">
        <w:rPr>
          <w:rFonts w:eastAsia="Calibri"/>
        </w:rPr>
        <w:t xml:space="preserve"> </w:t>
      </w:r>
      <w:r w:rsidR="001146E6">
        <w:rPr>
          <w:rFonts w:eastAsia="Calibri"/>
        </w:rPr>
        <w:t>246</w:t>
      </w:r>
      <w:r w:rsidR="005C7972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1146E6">
        <w:rPr>
          <w:rFonts w:eastAsia="Calibri"/>
        </w:rPr>
        <w:t>4.421.715,43</w:t>
      </w:r>
      <w:r w:rsidR="00776B3E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C579B"/>
    <w:rsid w:val="000D0703"/>
    <w:rsid w:val="001146E6"/>
    <w:rsid w:val="00132051"/>
    <w:rsid w:val="0013791E"/>
    <w:rsid w:val="001538E7"/>
    <w:rsid w:val="00156C7B"/>
    <w:rsid w:val="00180951"/>
    <w:rsid w:val="001C66B2"/>
    <w:rsid w:val="001D2102"/>
    <w:rsid w:val="001D5D62"/>
    <w:rsid w:val="001F7640"/>
    <w:rsid w:val="002053C2"/>
    <w:rsid w:val="002112DD"/>
    <w:rsid w:val="00213DC7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71B18"/>
    <w:rsid w:val="00776B3E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1353F"/>
    <w:rsid w:val="00B24F10"/>
    <w:rsid w:val="00B33BD5"/>
    <w:rsid w:val="00B5069F"/>
    <w:rsid w:val="00B61997"/>
    <w:rsid w:val="00B67088"/>
    <w:rsid w:val="00B874FD"/>
    <w:rsid w:val="00BB006E"/>
    <w:rsid w:val="00C36CDE"/>
    <w:rsid w:val="00C63428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431B"/>
    <w:rsid w:val="00E46DCF"/>
    <w:rsid w:val="00E72187"/>
    <w:rsid w:val="00E83C4F"/>
    <w:rsid w:val="00EA3B1A"/>
    <w:rsid w:val="00EC3AA6"/>
    <w:rsid w:val="00EE548D"/>
    <w:rsid w:val="00EF229D"/>
    <w:rsid w:val="00EF5686"/>
    <w:rsid w:val="00F04AF5"/>
    <w:rsid w:val="00F10726"/>
    <w:rsid w:val="00F1544C"/>
    <w:rsid w:val="00F30CC8"/>
    <w:rsid w:val="00FE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3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4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4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4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4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3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4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4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4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4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BANKO-TRADE d.o.o. za trgovinu i usluge</izvorni_sadrzaj>
    <derivirana_varijabla naziv="DomainObject.Predmet.ProtustrankaFormated_1">  BANKO-TRADE d.o.o. za trgovinu i usluge</derivirana_varijabla>
  </DomainObject.Predmet.ProtustrankaFormated>
  <DomainObject.Predmet.ProtustrankaFormatedOIB>
    <izvorni_sadrzaj>  BANKO-TRADE d.o.o. za trgovinu i usluge, OIB 31850098673</izvorni_sadrzaj>
    <derivirana_varijabla naziv="DomainObject.Predmet.ProtustrankaFormatedOIB_1">  BANKO-TRADE d.o.o. za trgovinu i usluge, OIB 31850098673</derivirana_varijabla>
  </DomainObject.Predmet.ProtustrankaFormatedOIB>
  <DomainObject.Predmet.ProtustrankaFormatedWithAdress>
    <izvorni_sadrzaj> BANKO-TRADE d.o.o. za trgovinu i usluge, Dubrovačka 19, 21000 Split</izvorni_sadrzaj>
    <derivirana_varijabla naziv="DomainObject.Predmet.ProtustrankaFormatedWithAdress_1"> BANKO-TRADE d.o.o. za trgovinu i usluge, Dubrovačka 19, 21000 Split</derivirana_varijabla>
  </DomainObject.Predmet.ProtustrankaFormatedWithAdress>
  <DomainObject.Predmet.ProtustrankaFormatedWithAdressOIB>
    <izvorni_sadrzaj> BANKO-TRADE d.o.o. za trgovinu i usluge, OIB 31850098673, Dubrovačka 19, 21000 Split</izvorni_sadrzaj>
    <derivirana_varijabla naziv="DomainObject.Predmet.ProtustrankaFormatedWithAdressOIB_1"> BANKO-TRADE d.o.o. za trgovinu i usluge, OIB 31850098673, Dubrovačka 19, 21000 Split</derivirana_varijabla>
  </DomainObject.Predmet.ProtustrankaFormatedWithAdressOIB>
  <DomainObject.Predmet.ProtustrankaWithAdress>
    <izvorni_sadrzaj>BANKO-TRADE d.o.o. za trgovinu i usluge Dubrovačka 19, 21000 Split</izvorni_sadrzaj>
    <derivirana_varijabla naziv="DomainObject.Predmet.ProtustrankaWithAdress_1">BANKO-TRADE d.o.o. za trgovinu i usluge Dubrovačka 19, 21000 Split</derivirana_varijabla>
  </DomainObject.Predmet.ProtustrankaWithAdress>
  <DomainObject.Predmet.ProtustrankaWithAdressOIB>
    <izvorni_sadrzaj>BANKO-TRADE d.o.o. za trgovinu i usluge, OIB 31850098673, Dubrovačka 19, 21000 Split</izvorni_sadrzaj>
    <derivirana_varijabla naziv="DomainObject.Predmet.ProtustrankaWithAdressOIB_1">BANKO-TRADE d.o.o. za trgovinu i usluge, OIB 31850098673, Dubrovačka 19, 21000 Split</derivirana_varijabla>
  </DomainObject.Predmet.ProtustrankaWithAdressOIB>
  <DomainObject.Predmet.ProtustrankaNazivFormated>
    <izvorni_sadrzaj>BANKO-TRADE d.o.o. za trgovinu i usluge</izvorni_sadrzaj>
    <derivirana_varijabla naziv="DomainObject.Predmet.ProtustrankaNazivFormated_1">BANKO-TRADE d.o.o. za trgovinu i usluge</derivirana_varijabla>
  </DomainObject.Predmet.ProtustrankaNazivFormated>
  <DomainObject.Predmet.ProtustrankaNazivFormatedOIB>
    <izvorni_sadrzaj>BANKO-TRADE d.o.o. za trgovinu i usluge, OIB 31850098673</izvorni_sadrzaj>
    <derivirana_varijabla naziv="DomainObject.Predmet.ProtustrankaNazivFormatedOIB_1">BANKO-TRADE d.o.o. za trgovinu i usluge, OIB 31850098673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4421715.43</izvorni_sadrzaj>
    <derivirana_varijabla naziv="DomainObject.Predmet.TrenutnaVrijednost_1">4421715.43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BANKO-TRADE d.o.o. za trgovinu i usluge</item>
    </izvorni_sadrzaj>
    <derivirana_varijabla naziv="DomainObject.Predmet.ProtuStrankaListFormated_1">
      <item>BANKO-TRADE d.o.o. za trgovinu i usluge</item>
    </derivirana_varijabla>
  </DomainObject.Predmet.ProtuStrankaListFormated>
  <DomainObject.Predmet.ProtuStrankaListFormatedOIB>
    <izvorni_sadrzaj>
      <item>BANKO-TRADE d.o.o. za trgovinu i usluge, OIB 31850098673</item>
    </izvorni_sadrzaj>
    <derivirana_varijabla naziv="DomainObject.Predmet.ProtuStrankaListFormatedOIB_1">
      <item>BANKO-TRADE d.o.o. za trgovinu i usluge, OIB 31850098673</item>
    </derivirana_varijabla>
  </DomainObject.Predmet.ProtuStrankaListFormatedOIB>
  <DomainObject.Predmet.ProtuStrankaListFormatedWithAdress>
    <izvorni_sadrzaj>
      <item>BANKO-TRADE d.o.o. za trgovinu i usluge, Dubrovačka 19, 21000 Split</item>
    </izvorni_sadrzaj>
    <derivirana_varijabla naziv="DomainObject.Predmet.ProtuStrankaListFormatedWithAdress_1">
      <item>BANKO-TRADE d.o.o. za trgovinu i usluge, Dubrovačka 19, 21000 Split</item>
    </derivirana_varijabla>
  </DomainObject.Predmet.ProtuStrankaListFormatedWithAdress>
  <DomainObject.Predmet.ProtuStrankaListFormatedWithAdressOIB>
    <izvorni_sadrzaj>
      <item>BANKO-TRADE d.o.o. za trgovinu i usluge, OIB 31850098673, Dubrovačka 19, 21000 Split</item>
    </izvorni_sadrzaj>
    <derivirana_varijabla naziv="DomainObject.Predmet.ProtuStrankaListFormatedWithAdressOIB_1">
      <item>BANKO-TRADE d.o.o. za trgovinu i usluge, OIB 31850098673, Dubrovačka 19, 21000 Split</item>
    </derivirana_varijabla>
  </DomainObject.Predmet.ProtuStrankaListFormatedWithAdressOIB>
  <DomainObject.Predmet.ProtuStrankaListNazivFormated>
    <izvorni_sadrzaj>
      <item>BANKO-TRADE d.o.o. za trgovinu i usluge</item>
    </izvorni_sadrzaj>
    <derivirana_varijabla naziv="DomainObject.Predmet.ProtuStrankaListNazivFormated_1">
      <item>BANKO-TRADE d.o.o. za trgovinu i usluge</item>
    </derivirana_varijabla>
  </DomainObject.Predmet.ProtuStrankaListNazivFormated>
  <DomainObject.Predmet.ProtuStrankaListNazivFormatedOIB>
    <izvorni_sadrzaj>
      <item>BANKO-TRADE d.o.o. za trgovinu i usluge, OIB 31850098673</item>
    </izvorni_sadrzaj>
    <derivirana_varijabla naziv="DomainObject.Predmet.ProtuStrankaListNazivFormatedOIB_1">
      <item>BANKO-TRADE d.o.o. za trgovinu i usluge, OIB 31850098673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BANKO-TRADE d.o.o. za trgovinu i usluge</izvorni_sadrzaj>
    <derivirana_varijabla naziv="DomainObject.Predmet.ProtustrankaIDrugi_1">BANKO-TRADE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BANKO-TRADE d.o.o. za trgovinu i usluge, OIB 31850098673, Dubrovačka 19, 21000 Split</izvorni_sadrzaj>
    <derivirana_varijabla naziv="DomainObject.Predmet.ProtustrankaIDrugiAdressOIB_1">BANKO-TRADE d.o.o. za trgovinu i usluge, OIB 31850098673, Dubrovačka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BANKO-TRADE d.o.o. za trgovinu i usluge</item>
      <item>FINANCIJSKA AGENCIJA, RC SPLIT</item>
    </izvorni_sadrzaj>
    <derivirana_varijabla naziv="DomainObject.Predmet.SudioniciListNaziv_1">
      <item>BANKO-TRADE d.o.o. za trgovinu i usluge</item>
      <item>FINANCIJSKA AGENCIJA, RC SPLIT</item>
    </derivirana_varijabla>
  </DomainObject.Predmet.SudioniciListNaziv>
  <DomainObject.Predmet.SudioniciListAdressOIB>
    <izvorni_sadrzaj>
      <item>BANKO-TRADE d.o.o. za trgovinu i usluge, OIB 31850098673, Dubrovačka 19,21000 Split</item>
      <item>FINANCIJSKA AGENCIJA, RC SPLIT, OIB 85821130368, Mažuranićevo šetalište 24 b,21000 Split</item>
    </izvorni_sadrzaj>
    <derivirana_varijabla naziv="DomainObject.Predmet.SudioniciListAdressOIB_1">
      <item>BANKO-TRADE d.o.o. za trgovinu i usluge, OIB 31850098673, Dubrovačka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31850098673</item>
      <item>, OIB 85821130368</item>
    </izvorni_sadrzaj>
    <derivirana_varijabla naziv="DomainObject.Predmet.SudioniciListNazivOIB_1">
      <item>, OIB 31850098673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1882</properties:Characters>
  <properties:Lines>47</properties:Lines>
  <properties:Paragraphs>16</properties:Paragraphs>
  <properties:TotalTime>317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2016-10-24T07:33:00Z</cp:lastPrinted>
  <dcterms:modified xmlns:xsi="http://www.w3.org/2001/XMLSchema-instance" xsi:type="dcterms:W3CDTF">2016-10-24T07:34:00Z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