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9b50" w14:paraId="b599b50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2C4FF4">
        <w:t>491</w:t>
      </w:r>
      <w:r w:rsidR="00697A57">
        <w:t>/16-</w:t>
      </w:r>
      <w:r w:rsidR="002C4FF4">
        <w:t>12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2C4FF4">
        <w:t xml:space="preserve">APSIDA </w:t>
      </w:r>
      <w:r w:rsidR="00D7482F">
        <w:t xml:space="preserve">d.o.o., </w:t>
      </w:r>
      <w:r w:rsidR="002C4FF4">
        <w:t>Zadar, Ugljanska 24</w:t>
      </w:r>
      <w:r w:rsidR="0091052A">
        <w:t xml:space="preserve">, OIB: </w:t>
      </w:r>
      <w:r w:rsidR="002C4FF4">
        <w:t>75384017766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C62FE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EC62FE">
        <w:t>16.</w:t>
      </w:r>
      <w:r w:rsidR="00D335C2">
        <w:t xml:space="preserve"> veljače 201</w:t>
      </w:r>
      <w:r w:rsidR="00EC62FE">
        <w:t>8</w:t>
      </w:r>
      <w:r w:rsidR="00D335C2">
        <w:t>.</w:t>
      </w:r>
      <w:r w:rsidRPr="006A62B7"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2C4FF4">
        <w:t>APSIDA d.o.o., Zadar, Ugljanska 24, OIB: 75384017766</w:t>
      </w:r>
      <w:r w:rsidRPr="006A62B7">
        <w:t xml:space="preserve">, stečajni postupak otvoren je dana </w:t>
      </w:r>
      <w:r w:rsidR="00EC62FE">
        <w:t>16. veljače 2018</w:t>
      </w:r>
      <w:r w:rsidRPr="006A62B7">
        <w:t xml:space="preserve">. u </w:t>
      </w:r>
      <w:r w:rsidR="00EC62FE">
        <w:t>15,00</w:t>
      </w:r>
      <w:r w:rsidR="002C4FF4">
        <w:t xml:space="preserve"> sati </w:t>
      </w:r>
      <w:r w:rsidRPr="006A62B7">
        <w:t xml:space="preserve">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91052A">
      <w:pPr>
        <w:ind w:hanging="705" w:left="705"/>
        <w:jc w:val="both"/>
      </w:pPr>
      <w:r w:rsidRPr="003E5853">
        <w:t>II</w:t>
      </w:r>
      <w:r w:rsidRPr="003E5853">
        <w:tab/>
      </w:r>
      <w:r w:rsidR="00EC62FE" w:rsidRPr="00EC62FE">
        <w:t>Željko Vrkić</w:t>
      </w:r>
      <w:r w:rsidR="003E5853" w:rsidRPr="00697A57">
        <w:t xml:space="preserve"> iz </w:t>
      </w:r>
      <w:r w:rsidR="00EC62FE">
        <w:t>Zadra</w:t>
      </w:r>
      <w:r w:rsidR="003E5853" w:rsidRPr="00697A57">
        <w:t xml:space="preserve">, </w:t>
      </w:r>
      <w:r w:rsidR="00EC62FE">
        <w:t>Ante Starčevića 25a</w:t>
      </w:r>
      <w:r w:rsidR="00697A57" w:rsidRPr="00697A57">
        <w:t xml:space="preserve">, OIB: </w:t>
      </w:r>
      <w:r w:rsidR="00EC62FE">
        <w:t>11055072755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2C4FF4">
        <w:t>APSIDA d.o.o., Zadar, Ugljanska 24, OIB: 75384017766</w:t>
      </w:r>
      <w:r w:rsidR="00F12B83">
        <w:t>.</w:t>
      </w:r>
    </w:p>
    <w:p w:rsidRDefault="00F12B83" w:rsidP="00B53D93" w:rsidR="00F12B83">
      <w:pPr>
        <w:ind w:hanging="705" w:left="705"/>
        <w:jc w:val="both"/>
      </w:pPr>
    </w:p>
    <w:p w:rsidRDefault="00590943" w:rsidP="00B53D93" w:rsidR="0091052A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2C4FF4">
        <w:t>APSIDA d.o.o., Zadar</w:t>
      </w:r>
      <w:r w:rsidR="00F12B83">
        <w:t>.</w:t>
      </w:r>
    </w:p>
    <w:p w:rsidRDefault="00F12B83" w:rsidP="00B53D93" w:rsidR="00F12B83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697A57" w:rsidP="00D83F1A" w:rsidR="00697A57">
      <w:pPr>
        <w:ind w:hanging="708" w:left="708"/>
        <w:jc w:val="both"/>
      </w:pP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D335C2" w:rsidP="00825537" w:rsidR="00D335C2" w:rsidRPr="006A62B7">
      <w:pPr>
        <w:ind w:hanging="705" w:left="705"/>
        <w:jc w:val="center"/>
      </w:pPr>
    </w:p>
    <w:p w:rsidRDefault="00275EA4" w:rsidP="00D335C2" w:rsidR="00F12B83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2C4FF4">
        <w:t>5. travnja</w:t>
      </w:r>
      <w:r w:rsidR="00DB76FF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2C4FF4">
        <w:t>APSIDA d.o.o., Zadar, Ugljanska 24, OIB: 75384017766</w:t>
      </w:r>
      <w:r w:rsidR="00F12B83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2C4FF4">
        <w:t>491/16-11</w:t>
      </w:r>
      <w:r w:rsidR="00590943" w:rsidRPr="006A62B7">
        <w:t xml:space="preserve"> od </w:t>
      </w:r>
      <w:r w:rsidR="00590943">
        <w:t xml:space="preserve">dana </w:t>
      </w:r>
      <w:r w:rsidR="002C4FF4">
        <w:t>13. srpnja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</w:t>
      </w:r>
      <w:r w:rsidR="001433E2">
        <w:lastRenderedPageBreak/>
        <w:t>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2C4FF4">
        <w:t>15. srpnja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D335C2" w:rsidRPr="00D335C2">
        <w:t>10. kolovoza</w:t>
      </w:r>
      <w:r w:rsidR="00275EA4" w:rsidRPr="002C4FF4">
        <w:rPr>
          <w:b/>
        </w:rPr>
        <w:t xml:space="preserve">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D335C2" w:rsidR="002C4FF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EC62FE">
        <w:t>16. veljače 2018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697A57" w:rsidP="00893718" w:rsidR="00590943" w:rsidRPr="006A62B7">
      <w:pPr>
        <w:numPr>
          <w:ilvl w:val="0"/>
          <w:numId w:val="2"/>
        </w:numPr>
      </w:pPr>
      <w:r>
        <w:t xml:space="preserve">FINA </w:t>
      </w:r>
      <w:r w:rsidR="002C4FF4">
        <w:t>Zadar</w:t>
      </w:r>
      <w:r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2C4FF4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2C4FF4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2C4FF4">
        <w:t>Zadar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2C4FF4">
        <w:t>Zadar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  <w:r w:rsidR="00697A57">
        <w:t xml:space="preserve"> </w:t>
      </w:r>
      <w:r w:rsidR="002C4FF4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5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2C4FF4">
      <w:t>491</w:t>
    </w:r>
    <w:r w:rsidR="00F12B83">
      <w:t>/16-</w:t>
    </w:r>
    <w:r w:rsidR="002C4FF4">
      <w:t>12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C4FF4"/>
    <w:rsid w:val="00315BAD"/>
    <w:rsid w:val="0034570F"/>
    <w:rsid w:val="003466FE"/>
    <w:rsid w:val="00347F8C"/>
    <w:rsid w:val="00353B45"/>
    <w:rsid w:val="003572C6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72259"/>
    <w:rsid w:val="00697A57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35C2"/>
    <w:rsid w:val="00D376EA"/>
    <w:rsid w:val="00D44545"/>
    <w:rsid w:val="00D6373B"/>
    <w:rsid w:val="00D67C25"/>
    <w:rsid w:val="00D7083B"/>
    <w:rsid w:val="00D7482F"/>
    <w:rsid w:val="00D83F1A"/>
    <w:rsid w:val="00DA1F02"/>
    <w:rsid w:val="00DB76FF"/>
    <w:rsid w:val="00DC0DCC"/>
    <w:rsid w:val="00E27A0D"/>
    <w:rsid w:val="00E37E40"/>
    <w:rsid w:val="00E64315"/>
    <w:rsid w:val="00E719C1"/>
    <w:rsid w:val="00E93CD4"/>
    <w:rsid w:val="00EA42B5"/>
    <w:rsid w:val="00EB36A0"/>
    <w:rsid w:val="00EC62FE"/>
    <w:rsid w:val="00EF5BFE"/>
    <w:rsid w:val="00EF7C9A"/>
    <w:rsid w:val="00F06CC6"/>
    <w:rsid w:val="00F12B83"/>
    <w:rsid w:val="00F26669"/>
    <w:rsid w:val="00F730A1"/>
    <w:rsid w:val="00F85CB1"/>
    <w:rsid w:val="00FC2EE6"/>
    <w:rsid w:val="00FC55CC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C5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C5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APSIDA j.d.o.o. za poslovne usluge</izvorni_sadrzaj>
    <derivirana_varijabla naziv="DomainObject.Predmet.ProtustrankaFormated_1">  APSIDA j.d.o.o. za poslovne usluge</derivirana_varijabla>
  </DomainObject.Predmet.ProtustrankaFormated>
  <DomainObject.Predmet.ProtustrankaFormatedOIB>
    <izvorni_sadrzaj>  APSIDA j.d.o.o. za poslovne usluge, OIB 75384017766</izvorni_sadrzaj>
    <derivirana_varijabla naziv="DomainObject.Predmet.ProtustrankaFormatedOIB_1">  APSIDA j.d.o.o. za poslovne usluge, OIB 75384017766</derivirana_varijabla>
  </DomainObject.Predmet.ProtustrankaFormatedOIB>
  <DomainObject.Predmet.ProtustrankaFormatedWithAdress>
    <izvorni_sadrzaj> APSIDA j.d.o.o. za poslovne usluge, Ugljanska 24, 23000 Zadar</izvorni_sadrzaj>
    <derivirana_varijabla naziv="DomainObject.Predmet.ProtustrankaFormatedWithAdress_1"> APSIDA j.d.o.o. za poslovne usluge, Ugljanska 24, 23000 Zadar</derivirana_varijabla>
  </DomainObject.Predmet.ProtustrankaFormatedWithAdress>
  <DomainObject.Predmet.ProtustrankaFormatedWithAdressOIB>
    <izvorni_sadrzaj> APSIDA j.d.o.o. za poslovne usluge, OIB 75384017766, Ugljanska 24, 23000 Zadar</izvorni_sadrzaj>
    <derivirana_varijabla naziv="DomainObject.Predmet.ProtustrankaFormatedWithAdressOIB_1"> APSIDA j.d.o.o. za poslovne usluge, OIB 75384017766, Ugljanska 24, 23000 Zadar</derivirana_varijabla>
  </DomainObject.Predmet.ProtustrankaFormatedWithAdressOIB>
  <DomainObject.Predmet.ProtustrankaWithAdress>
    <izvorni_sadrzaj>APSIDA j.d.o.o. za poslovne usluge Ugljanska 24, 23000 Zadar</izvorni_sadrzaj>
    <derivirana_varijabla naziv="DomainObject.Predmet.ProtustrankaWithAdress_1">APSIDA j.d.o.o. za poslovne usluge Ugljanska 24, 23000 Zadar</derivirana_varijabla>
  </DomainObject.Predmet.ProtustrankaWithAdress>
  <DomainObject.Predmet.ProtustrankaWithAdressOIB>
    <izvorni_sadrzaj>APSIDA j.d.o.o. za poslovne usluge, OIB 75384017766, Ugljanska 24, 23000 Zadar</izvorni_sadrzaj>
    <derivirana_varijabla naziv="DomainObject.Predmet.ProtustrankaWithAdressOIB_1">APSIDA j.d.o.o. za poslovne usluge, OIB 75384017766, Ugljanska 24, 23000 Zadar</derivirana_varijabla>
  </DomainObject.Predmet.ProtustrankaWithAdressOIB>
  <DomainObject.Predmet.ProtustrankaNazivFormated>
    <izvorni_sadrzaj>APSIDA j.d.o.o. za poslovne usluge</izvorni_sadrzaj>
    <derivirana_varijabla naziv="DomainObject.Predmet.ProtustrankaNazivFormated_1">APSIDA j.d.o.o. za poslovne usluge</derivirana_varijabla>
  </DomainObject.Predmet.ProtustrankaNazivFormated>
  <DomainObject.Predmet.ProtustrankaNazivFormatedOIB>
    <izvorni_sadrzaj>APSIDA j.d.o.o. za poslovne usluge, OIB 75384017766</izvorni_sadrzaj>
    <derivirana_varijabla naziv="DomainObject.Predmet.ProtustrankaNazivFormatedOIB_1">APSIDA j.d.o.o. za poslovne usluge, OIB 75384017766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23167.24</izvorni_sadrzaj>
    <derivirana_varijabla naziv="DomainObject.Predmet.TrenutnaVrijednost_1">23167.24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APSIDA j.d.o.o. za poslovne usluge</item>
    </izvorni_sadrzaj>
    <derivirana_varijabla naziv="DomainObject.Predmet.ProtuStrankaListFormated_1">
      <item>APSIDA j.d.o.o. za poslovne usluge</item>
    </derivirana_varijabla>
  </DomainObject.Predmet.ProtuStrankaListFormated>
  <DomainObject.Predmet.ProtuStrankaListFormatedOIB>
    <izvorni_sadrzaj>
      <item>APSIDA j.d.o.o. za poslovne usluge, OIB 75384017766</item>
    </izvorni_sadrzaj>
    <derivirana_varijabla naziv="DomainObject.Predmet.ProtuStrankaListFormatedOIB_1">
      <item>APSIDA j.d.o.o. za poslovne usluge, OIB 75384017766</item>
    </derivirana_varijabla>
  </DomainObject.Predmet.ProtuStrankaListFormatedOIB>
  <DomainObject.Predmet.ProtuStrankaListFormatedWithAdress>
    <izvorni_sadrzaj>
      <item>APSIDA j.d.o.o. za poslovne usluge, Ugljanska 24, 23000 Zadar</item>
    </izvorni_sadrzaj>
    <derivirana_varijabla naziv="DomainObject.Predmet.ProtuStrankaListFormatedWithAdress_1">
      <item>APSIDA j.d.o.o. za poslovne usluge, Ugljanska 24, 23000 Zadar</item>
    </derivirana_varijabla>
  </DomainObject.Predmet.ProtuStrankaListFormatedWithAdress>
  <DomainObject.Predmet.ProtuStrankaListFormatedWithAdressOIB>
    <izvorni_sadrzaj>
      <item>APSIDA j.d.o.o. za poslovne usluge, OIB 75384017766, Ugljanska 24, 23000 Zadar</item>
    </izvorni_sadrzaj>
    <derivirana_varijabla naziv="DomainObject.Predmet.ProtuStrankaListFormatedWithAdressOIB_1">
      <item>APSIDA j.d.o.o. za poslovne usluge, OIB 75384017766, Ugljanska 24, 23000 Zadar</item>
    </derivirana_varijabla>
  </DomainObject.Predmet.ProtuStrankaListFormatedWithAdressOIB>
  <DomainObject.Predmet.ProtuStrankaListNazivFormated>
    <izvorni_sadrzaj>
      <item>APSIDA j.d.o.o. za poslovne usluge</item>
    </izvorni_sadrzaj>
    <derivirana_varijabla naziv="DomainObject.Predmet.ProtuStrankaListNazivFormated_1">
      <item>APSIDA j.d.o.o. za poslovne usluge</item>
    </derivirana_varijabla>
  </DomainObject.Predmet.ProtuStrankaListNazivFormated>
  <DomainObject.Predmet.ProtuStrankaListNazivFormatedOIB>
    <izvorni_sadrzaj>
      <item>APSIDA j.d.o.o. za poslovne usluge, OIB 75384017766</item>
    </izvorni_sadrzaj>
    <derivirana_varijabla naziv="DomainObject.Predmet.ProtuStrankaListNazivFormatedOIB_1">
      <item>APSIDA j.d.o.o. za poslovne usluge, OIB 75384017766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APSIDA j.d.o.o. za poslovne usluge</izvorni_sadrzaj>
    <derivirana_varijabla naziv="DomainObject.Predmet.ProtustrankaIDrugi_1">APSIDA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APSIDA j.d.o.o. za poslovne usluge, OIB 75384017766, Ugljanska 24, 23000 Zadar</izvorni_sadrzaj>
    <derivirana_varijabla naziv="DomainObject.Predmet.ProtustrankaIDrugiAdressOIB_1">APSIDA j.d.o.o. za poslovne usluge, OIB 75384017766, Ugljanska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APSIDA j.d.o.o. za poslovne usluge</item>
    </izvorni_sadrzaj>
    <derivirana_varijabla naziv="DomainObject.Predmet.SudioniciListNaziv_1">
      <item>FINA</item>
      <item>APSIDA j.d.o.o. za poslovne usluge</item>
    </derivirana_varijabla>
  </DomainObject.Predmet.SudioniciListNaziv>
  <DomainObject.Predmet.SudioniciListAdressOIB>
    <izvorni_sadrzaj>
      <item>FINA, OIB 85821130368</item>
      <item>APSIDA j.d.o.o. za poslovne usluge, OIB 75384017766, Ugljanska 24,23000 Zadar</item>
    </izvorni_sadrzaj>
    <derivirana_varijabla naziv="DomainObject.Predmet.SudioniciListAdressOIB_1">
      <item>FINA, OIB 85821130368</item>
      <item>APSIDA j.d.o.o. za poslovne usluge, OIB 75384017766, Ugljanska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75384017766</item>
    </izvorni_sadrzaj>
    <derivirana_varijabla naziv="DomainObject.Predmet.SudioniciListNazivOIB_1">
      <item>, OIB 85821130368</item>
      <item>, OIB 75384017766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3303</properties:Characters>
  <properties:Lines>95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2016-10-18T10:59:00Z</dcterms:created>
  <dc:creator>Ardena Bajlo</dc:creator>
  <cp:lastModifiedBy>Ardena Bajlo</cp:lastModifiedBy>
  <cp:lastPrinted>2015-03-02T10:10:00Z</cp:lastPrinted>
  <dcterms:modified xmlns:xsi="http://www.w3.org/2001/XMLSchema-instance" xsi:type="dcterms:W3CDTF">2018-02-16T08:27:00Z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