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f670" w14:paraId="1fdf670" w:rsidRDefault="006955A9" w:rsidR="006955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6239C9">
        <w:rPr>
          <w:sz w:val="24"/>
          <w:szCs w:val="24"/>
        </w:rPr>
        <w:t xml:space="preserve">                     67. St-409</w:t>
      </w:r>
      <w:r w:rsidR="00356636">
        <w:rPr>
          <w:sz w:val="24"/>
          <w:szCs w:val="24"/>
        </w:rPr>
        <w:t>/15</w:t>
      </w:r>
      <w:r w:rsidR="006955A9">
        <w:rPr>
          <w:sz w:val="24"/>
          <w:szCs w:val="24"/>
        </w:rPr>
        <w:t>-31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9269BE" w:rsidRPr="002D7C27">
        <w:rPr>
          <w:bCs/>
        </w:rPr>
        <w:t>KLIMA-PLIN d.o.o. u stečaju</w:t>
      </w:r>
      <w:r w:rsidR="009269BE">
        <w:rPr>
          <w:bCs/>
        </w:rPr>
        <w:t>, Zagreb, Veliki dol 55, OIB: 44071235286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9269BE">
        <w:rPr>
          <w:sz w:val="22"/>
          <w:szCs w:val="22"/>
        </w:rPr>
        <w:br/>
      </w:r>
      <w:r w:rsidR="009269BE">
        <w:t>24. ožujka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9269BE" w:rsidP="009C41A8" w:rsidR="009C41A8" w:rsidRPr="009C41A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Zagrebački holding d.o.o., Zagreb, Ulica grada Vukovara 41, u iznosu od 2.272,73 kn</w:t>
      </w:r>
      <w:r w:rsidR="009C41A8" w:rsidRPr="009C41A8">
        <w:rPr>
          <w:bCs/>
          <w:sz w:val="24"/>
          <w:szCs w:val="24"/>
        </w:rPr>
        <w:t>.</w:t>
      </w:r>
    </w:p>
    <w:p w:rsidRDefault="00F65407" w:rsidP="00B43FE8" w:rsidR="00F65407" w:rsidRPr="00F65407">
      <w:pPr>
        <w:ind w:left="360"/>
        <w:jc w:val="both"/>
        <w:rPr>
          <w:b/>
          <w:sz w:val="24"/>
          <w:szCs w:val="24"/>
        </w:rPr>
      </w:pP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9269BE">
        <w:rPr>
          <w:sz w:val="24"/>
          <w:szCs w:val="24"/>
        </w:rPr>
        <w:t>24. ožujka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C41A8" w:rsidP="00306DD0" w:rsidR="00306D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 xml:space="preserve"> utvrđeno</w:t>
      </w:r>
      <w:r w:rsidR="00306DD0" w:rsidRPr="008C26A5">
        <w:rPr>
          <w:sz w:val="24"/>
          <w:szCs w:val="24"/>
        </w:rPr>
        <w:t>m.</w:t>
      </w:r>
    </w:p>
    <w:p w:rsidRDefault="006955A9" w:rsidP="00306DD0" w:rsidR="006955A9">
      <w:pPr>
        <w:ind w:firstLine="720"/>
        <w:jc w:val="both"/>
        <w:rPr>
          <w:sz w:val="24"/>
          <w:szCs w:val="24"/>
        </w:rPr>
      </w:pPr>
    </w:p>
    <w:p w:rsidRDefault="006955A9" w:rsidP="00306DD0" w:rsidR="006955A9" w:rsidRPr="008C26A5">
      <w:pPr>
        <w:ind w:firstLine="720"/>
        <w:jc w:val="both"/>
        <w:rPr>
          <w:sz w:val="24"/>
          <w:szCs w:val="24"/>
        </w:rPr>
      </w:pP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6955A9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9269BE">
        <w:rPr>
          <w:sz w:val="24"/>
          <w:szCs w:val="24"/>
        </w:rPr>
        <w:t>24. ožujka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8A7C5A" w:rsidR="006955A9">
      <w:pPr>
        <w:ind w:firstLine="720"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</w:t>
      </w:r>
    </w:p>
    <w:p w:rsidRDefault="006955A9" w:rsidP="008A7C5A" w:rsidR="006955A9">
      <w:pPr>
        <w:ind w:firstLine="720" w:left="5040"/>
        <w:jc w:val="both"/>
        <w:rPr>
          <w:sz w:val="24"/>
          <w:szCs w:val="24"/>
        </w:rPr>
      </w:pPr>
    </w:p>
    <w:p w:rsidRDefault="008A7C5A" w:rsidP="006955A9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>SUDAC:</w:t>
      </w:r>
    </w:p>
    <w:p w:rsidRDefault="006955A9" w:rsidP="006955A9" w:rsidR="008A7C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Gordan Zubak, v.r. </w:t>
      </w:r>
    </w:p>
    <w:p w:rsidRDefault="006955A9" w:rsidP="006955A9" w:rsidR="006955A9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8A7C5A" w:rsidP="008A7C5A" w:rsidR="008A7C5A" w:rsidRPr="006955A9">
      <w:pPr>
        <w:rPr>
          <w:sz w:val="32"/>
          <w:szCs w:val="24"/>
        </w:rPr>
      </w:pPr>
    </w:p>
    <w:p w:rsidRDefault="006955A9" w:rsidP="001745C1" w:rsidR="006955A9" w:rsidRPr="006955A9">
      <w:pPr>
        <w:jc w:val="right"/>
        <w:rPr>
          <w:sz w:val="24"/>
        </w:rPr>
      </w:pPr>
      <w:r w:rsidRPr="006955A9">
        <w:rPr>
          <w:sz w:val="24"/>
        </w:rPr>
        <w:t>Za točnost otpravka-ovlašteni službenik:</w:t>
      </w:r>
      <w:r w:rsidRPr="006955A9">
        <w:rPr>
          <w:sz w:val="24"/>
        </w:rPr>
        <w:br/>
        <w:t>Ivana Rogić</w:t>
      </w:r>
    </w:p>
    <w:p w:rsidRDefault="006955A9" w:rsidP="008A7C5A" w:rsidR="006955A9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E37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E37" w:rsidP="00676948" w:rsidR="0045562C" w:rsidRPr="006955A9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6955A9">
      <w:rPr>
        <w:rStyle w:val="Brojstranice"/>
        <w:sz w:val="24"/>
      </w:rPr>
      <w:fldChar w:fldCharType="begin"/>
    </w:r>
    <w:r w:rsidR="0045562C" w:rsidRPr="006955A9">
      <w:rPr>
        <w:rStyle w:val="Brojstranice"/>
        <w:sz w:val="24"/>
      </w:rPr>
      <w:instrText xml:space="preserve">PAGE  </w:instrText>
    </w:r>
    <w:r w:rsidRPr="006955A9">
      <w:rPr>
        <w:rStyle w:val="Brojstranice"/>
        <w:sz w:val="24"/>
      </w:rPr>
      <w:fldChar w:fldCharType="separate"/>
    </w:r>
    <w:r w:rsidR="006955A9">
      <w:rPr>
        <w:rStyle w:val="Brojstranice"/>
        <w:noProof/>
        <w:sz w:val="24"/>
      </w:rPr>
      <w:t>2</w:t>
    </w:r>
    <w:r w:rsidRPr="006955A9">
      <w:rPr>
        <w:rStyle w:val="Brojstranice"/>
        <w:sz w:val="24"/>
      </w:rPr>
      <w:fldChar w:fldCharType="end"/>
    </w:r>
  </w:p>
  <w:p w:rsidRDefault="009269BE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St-409</w:t>
    </w:r>
    <w:r w:rsidR="00356636">
      <w:rPr>
        <w:sz w:val="24"/>
        <w:szCs w:val="24"/>
      </w:rPr>
      <w:t>/15</w:t>
    </w:r>
    <w:r w:rsidR="006955A9">
      <w:rPr>
        <w:sz w:val="24"/>
        <w:szCs w:val="24"/>
      </w:rPr>
      <w:t>-31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9C9"/>
    <w:rsid w:val="00623EA3"/>
    <w:rsid w:val="00635A2B"/>
    <w:rsid w:val="00676948"/>
    <w:rsid w:val="00686878"/>
    <w:rsid w:val="006955A9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269BE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5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5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5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5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955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5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1529</properties:Characters>
  <properties:Lines>63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2016-03-26T19:42:00Z</dcterms:created>
  <dc:creator>nmarkovic</dc:creator>
  <cp:lastModifiedBy>Ivana Rogić</cp:lastModifiedBy>
  <cp:lastPrinted>2016-03-29T09:27:00Z</cp:lastPrinted>
  <dcterms:modified xmlns:xsi="http://www.w3.org/2001/XMLSchema-instance" xsi:type="dcterms:W3CDTF">2016-03-29T09:28:00Z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