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d3f4" w14:paraId="6e0d3f4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98655C">
        <w:rPr>
          <w:rFonts w:hAnsi="Times New Roman" w:ascii="Times New Roman"/>
          <w:szCs w:val="24"/>
          <w:lang w:val="hr-HR"/>
        </w:rPr>
        <w:t>4779</w:t>
      </w:r>
      <w:r w:rsidR="00427C51">
        <w:rPr>
          <w:rFonts w:hAnsi="Times New Roman" w:ascii="Times New Roman"/>
          <w:szCs w:val="24"/>
          <w:lang w:val="hr-HR"/>
        </w:rPr>
        <w:t>/2016-7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98655C">
        <w:rPr>
          <w:rFonts w:hAnsi="Times New Roman" w:ascii="Times New Roman"/>
          <w:szCs w:val="24"/>
        </w:rPr>
        <w:t xml:space="preserve">  </w:t>
      </w:r>
      <w:r w:rsidR="0098655C">
        <w:rPr>
          <w:rFonts w:hAnsi="Times New Roman" w:ascii="Times New Roman"/>
        </w:rPr>
        <w:t xml:space="preserve">PEKARNA SAVSKA CESTA d.o.o., Zagreb, Savska 196, OIB </w:t>
      </w:r>
      <w:r w:rsidR="0098655C" w:rsidRPr="00515902">
        <w:rPr>
          <w:rFonts w:hAnsi="Times New Roman" w:ascii="Times New Roman"/>
        </w:rPr>
        <w:t>62033441255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104DD5">
        <w:rPr>
          <w:rFonts w:hAnsi="Times New Roman" w:ascii="Times New Roman"/>
        </w:rPr>
        <w:t>20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4DD5">
        <w:rPr>
          <w:rFonts w:hAnsi="Times New Roman" w:ascii="Times New Roman"/>
          <w:szCs w:val="24"/>
          <w:lang w:val="hr-HR"/>
        </w:rPr>
        <w:t xml:space="preserve"> </w:t>
      </w:r>
      <w:r w:rsidR="0098655C">
        <w:rPr>
          <w:rFonts w:hAnsi="Times New Roman" w:ascii="Times New Roman"/>
        </w:rPr>
        <w:t xml:space="preserve">PEKARNA SAVSKA CESTA d.o.o., Zagreb, Savska 196, OIB </w:t>
      </w:r>
      <w:r w:rsidR="0098655C" w:rsidRPr="00515902">
        <w:rPr>
          <w:rFonts w:hAnsi="Times New Roman" w:ascii="Times New Roman"/>
        </w:rPr>
        <w:t>62033441255</w:t>
      </w:r>
      <w:r w:rsidR="0098655C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E9430C">
        <w:rPr>
          <w:rFonts w:hAnsi="Times New Roman" w:ascii="Times New Roman"/>
          <w:szCs w:val="24"/>
          <w:lang w:val="hr-HR"/>
        </w:rPr>
        <w:t>24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98655C">
        <w:rPr>
          <w:rFonts w:hAnsi="Times New Roman" w:ascii="Times New Roman"/>
          <w:szCs w:val="24"/>
          <w:lang w:val="hr-HR"/>
        </w:rPr>
        <w:t>11,00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98655C">
        <w:rPr>
          <w:rFonts w:hAnsi="Times New Roman" w:ascii="Times New Roman"/>
          <w:szCs w:val="24"/>
          <w:lang w:val="hr-HR"/>
        </w:rPr>
        <w:t xml:space="preserve"> </w:t>
      </w:r>
      <w:r w:rsidR="0098655C">
        <w:rPr>
          <w:rFonts w:hAnsi="Times New Roman" w:ascii="Times New Roman"/>
        </w:rPr>
        <w:t xml:space="preserve">PEKARNA SAVSKA CESTA d.o.o., Zagreb, Savska 196, </w:t>
      </w:r>
    </w:p>
    <w:p w:rsidRDefault="00FC5251" w:rsidP="00FB241F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98655C" w:rsidRPr="0098655C">
        <w:rPr>
          <w:rFonts w:hAnsi="Times New Roman" w:ascii="Times New Roman"/>
          <w:szCs w:val="24"/>
          <w:lang w:val="hr-HR"/>
        </w:rPr>
        <w:t>Agim Kasoli,Prizren, Kosovo, Triglavska 16, OIB 8542278859 i Kuštrim Kasoli, Pregrada, Ljudevita Gaja 6, OIB 50062493010</w:t>
      </w: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E9430C">
        <w:rPr>
          <w:rFonts w:hAnsi="Times New Roman" w:ascii="Times New Roman"/>
          <w:szCs w:val="24"/>
        </w:rPr>
        <w:t>06.06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98655C">
        <w:rPr>
          <w:rFonts w:hAnsi="Times New Roman" w:ascii="Times New Roman"/>
          <w:szCs w:val="24"/>
          <w:lang w:val="hr-HR"/>
        </w:rPr>
        <w:t>441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98655C">
        <w:rPr>
          <w:rFonts w:hAnsi="Times New Roman" w:ascii="Times New Roman"/>
          <w:szCs w:val="24"/>
          <w:lang w:val="hr-HR"/>
        </w:rPr>
        <w:t>15.298,76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D16E89">
        <w:rPr>
          <w:rFonts w:hAnsi="Times New Roman" w:ascii="Times New Roman"/>
          <w:szCs w:val="24"/>
          <w:lang w:val="hr-HR"/>
        </w:rPr>
        <w:t>tri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D16E89">
        <w:rPr>
          <w:rFonts w:hAnsi="Times New Roman" w:ascii="Times New Roman"/>
          <w:szCs w:val="24"/>
          <w:lang w:val="hr-HR"/>
        </w:rPr>
        <w:t>20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C573B1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C573B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573B1" w:rsidP="002152A3" w:rsidR="00C573B1" w:rsidRPr="00C573B1">
      <w:pPr>
        <w:jc w:val="right"/>
        <w:rPr>
          <w:rFonts w:hAnsi="Times New Roman" w:ascii="Times New Roman"/>
        </w:rPr>
      </w:pPr>
      <w:r w:rsidRPr="00C573B1">
        <w:rPr>
          <w:rFonts w:hAnsi="Times New Roman" w:ascii="Times New Roman"/>
        </w:rPr>
        <w:t>za točnost otpravka-ovlašteni službenik</w:t>
      </w:r>
    </w:p>
    <w:p w:rsidRDefault="00C573B1" w:rsidP="002152A3" w:rsidR="00C573B1" w:rsidRPr="00C573B1">
      <w:pPr>
        <w:jc w:val="right"/>
        <w:rPr>
          <w:rFonts w:hAnsi="Times New Roman" w:ascii="Times New Roman"/>
        </w:rPr>
      </w:pPr>
      <w:r w:rsidRPr="00C573B1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98655C">
      <w:rPr>
        <w:rFonts w:hAnsi="Times New Roman" w:ascii="Times New Roman"/>
        <w:szCs w:val="24"/>
        <w:lang w:val="pl-PL"/>
      </w:rPr>
      <w:t>4779</w:t>
    </w:r>
    <w:r w:rsidR="00427C51">
      <w:rPr>
        <w:rFonts w:hAnsi="Times New Roman" w:ascii="Times New Roman"/>
        <w:szCs w:val="24"/>
        <w:lang w:val="pl-PL"/>
      </w:rPr>
      <w:t>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04DD5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411CE7"/>
    <w:rsid w:val="00413B69"/>
    <w:rsid w:val="00421D8A"/>
    <w:rsid w:val="00423D24"/>
    <w:rsid w:val="00427C51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52602"/>
    <w:rsid w:val="009807F3"/>
    <w:rsid w:val="0098655C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3B1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7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3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3B1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3B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3B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7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3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3B1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3B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3B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St-4779/2016-7</izvorni_sadrzaj>
    <derivirana_varijabla naziv="DomainObject.Oznaka_1">St-4779/2016-7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4779</izvorni_sadrzaj>
    <derivirana_varijabla naziv="DomainObject.Predmet.Broj_1">4779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St-4779/2016</izvorni_sadrzaj>
    <derivirana_varijabla naziv="DomainObject.Predmet.OznakaBroj_1">St-4779/2016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PEKARNA SAVSKA CESTA d.o.o. zastupanog po punomoćniku Agim Kasoli; Kuštrim Kasoli</izvorni_sadrzaj>
    <derivirana_varijabla naziv="DomainObject.Predmet.ProtustrankaFormated_1">  PEKARNA SAVSKA CESTA d.o.o. zastupanog po punomoćniku Agim Kasoli; Kuštrim Kasoli</derivirana_varijabla>
  </DomainObject.Predmet.ProtustrankaFormated>
  <DomainObject.Predmet.ProtustrankaFormatedOIB>
    <izvorni_sadrzaj>  PEKARNA SAVSKA CESTA d.o.o., OIB 62033441255 zastupanog po punomoćniku Agim Kasoli; Kuštrim Kasoli</izvorni_sadrzaj>
    <derivirana_varijabla naziv="DomainObject.Predmet.ProtustrankaFormatedOIB_1">  PEKARNA SAVSKA CESTA d.o.o., OIB 62033441255 zastupanog po punomoćniku Agim Kasoli; Kuštrim Kasoli</derivirana_varijabla>
  </DomainObject.Predmet.ProtustrankaFormatedOIB>
  <DomainObject.Predmet.ProtustrankaFormatedWithAdress>
    <izvorni_sadrzaj> PEKARNA SAVSKA CESTA d.o.o., Savska 196, 10000 Zagreb zastupanog po punomoćniku Agim Kasoli; Kuštrim Kasoli</izvorni_sadrzaj>
    <derivirana_varijabla naziv="DomainObject.Predmet.ProtustrankaFormatedWithAdress_1"> PEKARNA SAVSKA CESTA d.o.o., Savska 196, 10000 Zagreb zastupanog po punomoćniku Agim Kasoli; Kuštrim Kasoli</derivirana_varijabla>
  </DomainObject.Predmet.ProtustrankaFormatedWithAdress>
  <DomainObject.Predmet.ProtustrankaFormatedWithAdressOIB>
    <izvorni_sadrzaj> PEKARNA SAVSKA CESTA d.o.o., OIB 62033441255, Savska 196, 10000 Zagreb zastupanog po punomoćniku Agim Kasoli; Kuštrim Kasoli</izvorni_sadrzaj>
    <derivirana_varijabla naziv="DomainObject.Predmet.ProtustrankaFormatedWithAdressOIB_1"> PEKARNA SAVSKA CESTA d.o.o., OIB 62033441255, Savska 196, 10000 Zagreb zastupanog po punomoćniku Agim Kasoli; Kuštrim Kasoli</derivirana_varijabla>
  </DomainObject.Predmet.ProtustrankaFormatedWithAdressOIB>
  <DomainObject.Predmet.ProtustrankaWithAdress>
    <izvorni_sadrzaj>PEKARNA SAVSKA CESTA d.o.o. Savska 196, 10000 Zagreb</izvorni_sadrzaj>
    <derivirana_varijabla naziv="DomainObject.Predmet.ProtustrankaWithAdress_1">PEKARNA SAVSKA CESTA d.o.o. Savska 196, 10000 Zagreb</derivirana_varijabla>
  </DomainObject.Predmet.ProtustrankaWithAdress>
  <DomainObject.Predmet.ProtustrankaWithAdressOIB>
    <izvorni_sadrzaj>PEKARNA SAVSKA CESTA d.o.o., OIB 62033441255, Savska 196, 10000 Zagreb</izvorni_sadrzaj>
    <derivirana_varijabla naziv="DomainObject.Predmet.ProtustrankaWithAdressOIB_1">PEKARNA SAVSKA CESTA d.o.o., OIB 62033441255, Savska 196, 10000 Zagreb</derivirana_varijabla>
  </DomainObject.Predmet.ProtustrankaWithAdressOIB>
  <DomainObject.Predmet.ProtustrankaNazivFormated>
    <izvorni_sadrzaj>PEKARNA SAVSKA CESTA d.o.o.</izvorni_sadrzaj>
    <derivirana_varijabla naziv="DomainObject.Predmet.ProtustrankaNazivFormated_1">PEKARNA SAVSKA CESTA d.o.o.</derivirana_varijabla>
  </DomainObject.Predmet.ProtustrankaNazivFormated>
  <DomainObject.Predmet.ProtustrankaNazivFormatedOIB>
    <izvorni_sadrzaj>PEKARNA SAVSKA CESTA d.o.o., OIB 62033441255</izvorni_sadrzaj>
    <derivirana_varijabla naziv="DomainObject.Predmet.ProtustrankaNazivFormatedOIB_1">PEKARNA SAVSKA CESTA d.o.o., OIB 62033441255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Agim Kasoli; Kuštrim Kasoli</izvorni_sadrzaj>
    <derivirana_varijabla naziv="DomainObject.Predmet.StrankaFormated_1">  FINA Regionalni centar Zagreb; Agim Kasoli; Kuštrim Kasoli</derivirana_varijabla>
  </DomainObject.Predmet.StrankaFormated>
  <DomainObject.Predmet.StrankaFormatedOIB>
    <izvorni_sadrzaj>  FINA Regionalni centar Zagreb, OIB 85821130368; Agim Kasoli, OIB 85422788597; Kuštrim Kasoli, OIB 50062493010</izvorni_sadrzaj>
    <derivirana_varijabla naziv="DomainObject.Predmet.StrankaFormatedOIB_1">  FINA Regionalni centar Zagreb, OIB 85821130368; Agim Kasoli, OIB 85422788597; Kuštrim Kasoli, OIB 50062493010</derivirana_varijabla>
  </DomainObject.Predmet.StrankaFormatedOIB>
  <DomainObject.Predmet.StrankaFormatedWithAdress>
    <izvorni_sadrzaj> FINA Regionalni centar Zagreb, Trg svibanjskih žrtava 1995. 1, 10000 Zagreb; Agim Kasoli, Triglavska 16, Prizren; Kuštrim Kasoli, Ljudevita Gaja 6, 49218 Pregrada</izvorni_sadrzaj>
    <derivirana_varijabla naziv="DomainObject.Predmet.StrankaFormatedWithAdress_1"> FINA Regionalni centar Zagreb, Trg svibanjskih žrtava 1995. 1, 10000 Zagreb; Agim Kasoli, Triglavska 16, Prizren; Kuštrim Kasoli, Ljudevita Gaja 6, 49218 Pregrada</derivirana_varijabla>
  </DomainObject.Predmet.StrankaFormatedWithAdress>
  <DomainObject.Predmet.StrankaFormatedWithAdressOIB>
    <izvorni_sadrzaj> FINA Regionalni centar Zagreb, OIB 85821130368, Trg svibanjskih žrtava 1995. 1, 10000 Zagreb; Agim Kasoli, OIB 85422788597, Triglavska 16, Prizren; Kuštrim Kasoli, OIB 50062493010, Ljudevita Gaja 6, 49218 Pregrada</izvorni_sadrzaj>
    <derivirana_varijabla naziv="DomainObject.Predmet.StrankaFormatedWithAdressOIB_1"> FINA Regionalni centar Zagreb, OIB 85821130368, Trg svibanjskih žrtava 1995. 1, 10000 Zagreb; Agim Kasoli, OIB 85422788597, Triglavska 16, Prizren; Kuštrim Kasoli, OIB 50062493010, Ljudevita Gaja 6, 49218 Pregrada</derivirana_varijabla>
  </DomainObject.Predmet.StrankaFormatedWithAdressOIB>
  <DomainObject.Predmet.StrankaWithAdress>
    <izvorni_sadrzaj>FINA Regionalni centar Zagreb Trg svibanjskih žrtava 1995. 1,10000 Zagreb,Agim Kasoli Triglavska 16,Prizren,Kuštrim Kasoli Ljudevita Gaja 6,49218 Pregrada</izvorni_sadrzaj>
    <derivirana_varijabla naziv="DomainObject.Predmet.StrankaWithAdress_1">FINA Regionalni centar Zagreb Trg svibanjskih žrtava 1995. 1,10000 Zagreb,Agim Kasoli Triglavska 16,Prizren,Kuštrim Kasoli Ljudevita Gaja 6,49218 Pregrada</derivirana_varijabla>
  </DomainObject.Predmet.StrankaWithAdress>
  <DomainObject.Predmet.StrankaWithAdressOIB>
    <izvorni_sadrzaj>FINA Regionalni centar Zagreb, OIB 85821130368, Trg svibanjskih žrtava 1995. 1,10000 Zagreb,Agim Kasoli, OIB 85422788597, Triglavska 16,Prizren,Kuštrim Kasoli, OIB 50062493010, Ljudevita Gaja 6,49218 Pregrada</izvorni_sadrzaj>
    <derivirana_varijabla naziv="DomainObject.Predmet.StrankaWithAdressOIB_1">FINA Regionalni centar Zagreb, OIB 85821130368, Trg svibanjskih žrtava 1995. 1,10000 Zagreb,Agim Kasoli, OIB 85422788597, Triglavska 16,Prizren,Kuštrim Kasoli, OIB 50062493010, Ljudevita Gaja 6,49218 Pregrada</derivirana_varijabla>
  </DomainObject.Predmet.StrankaWithAdressOIB>
  <DomainObject.Predmet.StrankaNazivFormated>
    <izvorni_sadrzaj>FINA Regionalni centar Zagreb,Agim Kasoli,Kuštrim Kasoli</izvorni_sadrzaj>
    <derivirana_varijabla naziv="DomainObject.Predmet.StrankaNazivFormated_1">FINA Regionalni centar Zagreb,Agim Kasoli,Kuštrim Kasoli</derivirana_varijabla>
  </DomainObject.Predmet.StrankaNazivFormated>
  <DomainObject.Predmet.StrankaNazivFormatedOIB>
    <izvorni_sadrzaj>FINA Regionalni centar Zagreb, OIB 85821130368,Agim Kasoli, OIB 85422788597,Kuštrim Kasoli, OIB 50062493010</izvorni_sadrzaj>
    <derivirana_varijabla naziv="DomainObject.Predmet.StrankaNazivFormatedOIB_1">FINA Regionalni centar Zagreb, OIB 85821130368,Agim Kasoli, OIB 85422788597,Kuštrim Kasoli, OIB 50062493010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Agim Kasoli</item>
      <item>Kuštrim Kasoli</item>
    </izvorni_sadrzaj>
    <derivirana_varijabla naziv="DomainObject.Predmet.StrankaListFormated_1">
      <item>FINA Regionalni centar Zagreb</item>
      <item>Agim Kasoli</item>
      <item>Kuštrim Kasoli</item>
    </derivirana_varijabla>
  </DomainObject.Predmet.StrankaListFormated>
  <DomainObject.Predmet.StrankaListFormatedOIB>
    <izvorni_sadrzaj>
      <item>FINA Regionalni centar Zagreb, OIB 85821130368</item>
      <item>Agim Kasoli, OIB 85422788597</item>
      <item>Kuštrim Kasoli, OIB 50062493010</item>
    </izvorni_sadrzaj>
    <derivirana_varijabla naziv="DomainObject.Predmet.StrankaListFormatedOIB_1">
      <item>FINA Regionalni centar Zagreb, OIB 85821130368</item>
      <item>Agim Kasoli, OIB 85422788597</item>
      <item>Kuštrim Kasoli, OIB 50062493010</item>
    </derivirana_varijabla>
  </DomainObject.Predmet.StrankaListFormatedOIB>
  <DomainObject.Predmet.StrankaListFormatedWithAdress>
    <izvorni_sadrzaj>
      <item>FINA Regionalni centar Zagreb, Trg svibanjskih žrtava 1995. 1, 10000 Zagreb</item>
      <item>Agim Kasoli, Triglavska 16, Prizren</item>
      <item>Kuštrim Kasoli, Ljudevita Gaja 6, 49218 Pregrada</item>
    </izvorni_sadrzaj>
    <derivirana_varijabla naziv="DomainObject.Predmet.StrankaListFormatedWithAdress_1">
      <item>FINA Regionalni centar Zagreb, Trg svibanjskih žrtava 1995. 1, 10000 Zagreb</item>
      <item>Agim Kasoli, Triglavska 16, Prizren</item>
      <item>Kuštrim Kasoli, Ljudevita Gaja 6, 49218 Pregrada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Agim Kasoli, OIB 85422788597, Triglavska 16, Prizren</item>
      <item>Kuštrim Kasoli, OIB 50062493010, Ljudevita Gaja 6, 49218 Pregrada</item>
    </izvorni_sadrzaj>
    <derivirana_varijabla naziv="DomainObject.Predmet.StrankaListFormatedWithAdressOIB_1">
      <item>FINA Regionalni centar Zagreb, OIB 85821130368, Trg svibanjskih žrtava 1995. 1, 10000 Zagreb</item>
      <item>Agim Kasoli, OIB 85422788597, Triglavska 16, Prizren</item>
      <item>Kuštrim Kasoli, OIB 50062493010, Ljudevita Gaja 6, 49218 Pregrada</item>
    </derivirana_varijabla>
  </DomainObject.Predmet.StrankaListFormatedWithAdressOIB>
  <DomainObject.Predmet.StrankaListNazivFormated>
    <izvorni_sadrzaj>
      <item>FINA Regionalni centar Zagreb</item>
      <item>Agim Kasoli</item>
      <item>Kuštrim Kasoli</item>
    </izvorni_sadrzaj>
    <derivirana_varijabla naziv="DomainObject.Predmet.StrankaListNazivFormated_1">
      <item>FINA Regionalni centar Zagreb</item>
      <item>Agim Kasoli</item>
      <item>Kuštrim Kasoli</item>
    </derivirana_varijabla>
  </DomainObject.Predmet.StrankaListNazivFormated>
  <DomainObject.Predmet.StrankaListNazivFormatedOIB>
    <izvorni_sadrzaj>
      <item>FINA Regionalni centar Zagreb, OIB 85821130368</item>
      <item>Agim Kasoli, OIB 85422788597</item>
      <item>Kuštrim Kasoli, OIB 50062493010</item>
    </izvorni_sadrzaj>
    <derivirana_varijabla naziv="DomainObject.Predmet.StrankaListNazivFormatedOIB_1">
      <item>FINA Regionalni centar Zagreb, OIB 85821130368</item>
      <item>Agim Kasoli, OIB 85422788597</item>
      <item>Kuštrim Kasoli, OIB 50062493010</item>
    </derivirana_varijabla>
  </DomainObject.Predmet.StrankaListNazivFormatedOIB>
  <DomainObject.Predmet.ProtuStrankaListFormated>
    <izvorni_sadrzaj>
      <item>PEKARNA SAVSKA CESTA d.o.o. zastupanog po punomoćniku Agim Kasoli; Kuštrim Kasoli</item>
    </izvorni_sadrzaj>
    <derivirana_varijabla naziv="DomainObject.Predmet.ProtuStrankaListFormated_1">
      <item>PEKARNA SAVSKA CESTA d.o.o. zastupanog po punomoćniku Agim Kasoli; Kuštrim Kasoli</item>
    </derivirana_varijabla>
  </DomainObject.Predmet.ProtuStrankaListFormated>
  <DomainObject.Predmet.ProtuStrankaListFormatedOIB>
    <izvorni_sadrzaj>
      <item>PEKARNA SAVSKA CESTA d.o.o., OIB 62033441255 zastupanog po punomoćniku Agim Kasoli; Kuštrim Kasoli</item>
    </izvorni_sadrzaj>
    <derivirana_varijabla naziv="DomainObject.Predmet.ProtuStrankaListFormatedOIB_1">
      <item>PEKARNA SAVSKA CESTA d.o.o., OIB 62033441255 zastupanog po punomoćniku Agim Kasoli; Kuštrim Kasoli</item>
    </derivirana_varijabla>
  </DomainObject.Predmet.ProtuStrankaListFormatedOIB>
  <DomainObject.Predmet.ProtuStrankaListFormatedWithAdress>
    <izvorni_sadrzaj>
      <item>PEKARNA SAVSKA CESTA d.o.o., Savska 196, 10000 Zagreb zastupanog po punomoćniku Agim Kasoli; Kuštrim Kasoli</item>
    </izvorni_sadrzaj>
    <derivirana_varijabla naziv="DomainObject.Predmet.ProtuStrankaListFormatedWithAdress_1">
      <item>PEKARNA SAVSKA CESTA d.o.o., Savska 196, 10000 Zagreb zastupanog po punomoćniku Agim Kasoli; Kuštrim Kasoli</item>
    </derivirana_varijabla>
  </DomainObject.Predmet.ProtuStrankaListFormatedWithAdress>
  <DomainObject.Predmet.ProtuStrankaListFormatedWithAdressOIB>
    <izvorni_sadrzaj>
      <item>PEKARNA SAVSKA CESTA d.o.o., OIB 62033441255, Savska 196, 10000 Zagreb zastupanog po punomoćniku Agim Kasoli; Kuštrim Kasoli</item>
    </izvorni_sadrzaj>
    <derivirana_varijabla naziv="DomainObject.Predmet.ProtuStrankaListFormatedWithAdressOIB_1">
      <item>PEKARNA SAVSKA CESTA d.o.o., OIB 62033441255, Savska 196, 10000 Zagreb zastupanog po punomoćniku Agim Kasoli; Kuštrim Kasoli</item>
    </derivirana_varijabla>
  </DomainObject.Predmet.ProtuStrankaListFormatedWithAdressOIB>
  <DomainObject.Predmet.ProtuStrankaListNazivFormated>
    <izvorni_sadrzaj>
      <item>PEKARNA SAVSKA CESTA d.o.o.</item>
    </izvorni_sadrzaj>
    <derivirana_varijabla naziv="DomainObject.Predmet.ProtuStrankaListNazivFormated_1">
      <item>PEKARNA SAVSKA CESTA d.o.o.</item>
    </derivirana_varijabla>
  </DomainObject.Predmet.ProtuStrankaListNazivFormated>
  <DomainObject.Predmet.ProtuStrankaListNazivFormatedOIB>
    <izvorni_sadrzaj>
      <item>PEKARNA SAVSKA CESTA d.o.o., OIB 62033441255</item>
    </izvorni_sadrzaj>
    <derivirana_varijabla naziv="DomainObject.Predmet.ProtuStrankaListNazivFormatedOIB_1">
      <item>PEKARNA SAVSKA CESTA d.o.o., OIB 62033441255</item>
    </derivirana_varijabla>
  </DomainObject.Predmet.ProtuStrankaListNazivFormatedOIB>
  <DomainObject.Predmet.OstaliListFormated>
    <izvorni_sadrzaj>
      <item>Agim Kasoli punomoćnik sudionika u postupku PEKARNA SAVSKA CESTA d.o.o.</item>
      <item>Kuštrim Kasoli punomoćnik sudionika u postupku PEKARNA SAVSKA CESTA d.o.o.</item>
    </izvorni_sadrzaj>
    <derivirana_varijabla naziv="DomainObject.Predmet.OstaliListFormated_1">
      <item>Agim Kasoli punomoćnik sudionika u postupku PEKARNA SAVSKA CESTA d.o.o.</item>
      <item>Kuštrim Kasoli punomoćnik sudionika u postupku PEKARNA SAVSKA CESTA d.o.o.</item>
    </derivirana_varijabla>
  </DomainObject.Predmet.OstaliListFormated>
  <DomainObject.Predmet.OstaliListFormatedOIB>
    <izvorni_sadrzaj>
      <item>Agim Kasoli, OIB 85422788597 punomoćnik sudionika u postupku PEKARNA SAVSKA CESTA d.o.o.</item>
      <item>Kuštrim Kasoli, OIB 50062493010 punomoćnik sudionika u postupku PEKARNA SAVSKA CESTA d.o.o.</item>
    </izvorni_sadrzaj>
    <derivirana_varijabla naziv="DomainObject.Predmet.OstaliListFormatedOIB_1">
      <item>Agim Kasoli, OIB 85422788597 punomoćnik sudionika u postupku PEKARNA SAVSKA CESTA d.o.o.</item>
      <item>Kuštrim Kasoli, OIB 50062493010 punomoćnik sudionika u postupku PEKARNA SAVSKA CESTA d.o.o.</item>
    </derivirana_varijabla>
  </DomainObject.Predmet.OstaliListFormatedOIB>
  <DomainObject.Predmet.OstaliListFormatedWithAdress>
    <izvorni_sadrzaj>
      <item>Agim Kasoli, Triglavska 16, Prizren punomoćnik sudionika u postupku PEKARNA SAVSKA CESTA d.o.o.</item>
      <item>Kuštrim Kasoli, Ljudevita Gaja 6, 49218 Pregrada punomoćnik sudionika u postupku PEKARNA SAVSKA CESTA d.o.o.</item>
    </izvorni_sadrzaj>
    <derivirana_varijabla naziv="DomainObject.Predmet.OstaliListFormatedWithAdress_1">
      <item>Agim Kasoli, Triglavska 16, Prizren punomoćnik sudionika u postupku PEKARNA SAVSKA CESTA d.o.o.</item>
      <item>Kuštrim Kasoli, Ljudevita Gaja 6, 49218 Pregrada punomoćnik sudionika u postupku PEKARNA SAVSKA CESTA d.o.o.</item>
    </derivirana_varijabla>
  </DomainObject.Predmet.OstaliListFormatedWithAdress>
  <DomainObject.Predmet.OstaliListFormatedWithAdressOIB>
    <izvorni_sadrzaj>
      <item>Agim Kasoli, OIB 85422788597, Triglavska 16, Prizren punomoćnik sudionika u postupku PEKARNA SAVSKA CESTA d.o.o.</item>
      <item>Kuštrim Kasoli, OIB 50062493010, Ljudevita Gaja 6, 49218 Pregrada punomoćnik sudionika u postupku PEKARNA SAVSKA CESTA d.o.o.</item>
    </izvorni_sadrzaj>
    <derivirana_varijabla naziv="DomainObject.Predmet.OstaliListFormatedWithAdressOIB_1">
      <item>Agim Kasoli, OIB 85422788597, Triglavska 16, Prizren punomoćnik sudionika u postupku PEKARNA SAVSKA CESTA d.o.o.</item>
      <item>Kuštrim Kasoli, OIB 50062493010, Ljudevita Gaja 6, 49218 Pregrada punomoćnik sudionika u postupku PEKARNA SAVSKA CESTA d.o.o.</item>
    </derivirana_varijabla>
  </DomainObject.Predmet.OstaliListFormatedWithAdressOIB>
  <DomainObject.Predmet.OstaliListNazivFormated>
    <izvorni_sadrzaj>
      <item>Agim Kasoli</item>
      <item>Kuštrim Kasoli</item>
    </izvorni_sadrzaj>
    <derivirana_varijabla naziv="DomainObject.Predmet.OstaliListNazivFormated_1">
      <item>Agim Kasoli</item>
      <item>Kuštrim Kasoli</item>
    </derivirana_varijabla>
  </DomainObject.Predmet.OstaliListNazivFormated>
  <DomainObject.Predmet.OstaliListNazivFormatedOIB>
    <izvorni_sadrzaj>
      <item>Agim Kasoli, OIB 85422788597</item>
      <item>Kuštrim Kasoli, OIB 50062493010</item>
    </izvorni_sadrzaj>
    <derivirana_varijabla naziv="DomainObject.Predmet.OstaliListNazivFormatedOIB_1">
      <item>Agim Kasoli, OIB 85422788597</item>
      <item>Kuštrim Kasoli, OIB 50062493010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St-4779/2016-7</izvorni_sadrzaj>
    <derivirana_varijabla naziv="DomainObject.PoslovniBrojDokumenta_1">St-4779/2016-7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PEKARNA SAVSKA CESTA d.o.o.</izvorni_sadrzaj>
    <derivirana_varijabla naziv="DomainObject.Predmet.ProtustrankaIDrugi_1">PEKARNA SAVSKA CESTA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PEKARNA SAVSKA CESTA d.o.o., OIB 62033441255, Savska 196, 10000 Zagreb</izvorni_sadrzaj>
    <derivirana_varijabla naziv="DomainObject.Predmet.ProtustrankaIDrugiAdressOIB_1">PEKARNA SAVSKA CESTA d.o.o., OIB 62033441255, Savska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PEKARNA SAVSKA CESTA d.o.o.</item>
      <item>Agim Kasoli</item>
      <item>Agim Kasoli</item>
      <item>Kuštrim Kasoli</item>
      <item>Kuštrim Kasoli</item>
    </izvorni_sadrzaj>
    <derivirana_varijabla naziv="DomainObject.Predmet.SudioniciListNaziv_1">
      <item>FINA Regionalni centar Zagreb</item>
      <item>PEKARNA SAVSKA CESTA d.o.o.</item>
      <item>Agim Kasoli</item>
      <item>Agim Kasoli</item>
      <item>Kuštrim Kasoli</item>
      <item>Kuštrim Kasoli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PEKARNA SAVSKA CESTA d.o.o., OIB 62033441255, Savska 196,10000 Zagreb</item>
      <item>Agim Kasoli, OIB 85422788597, Triglavska 16,Prizren</item>
      <item>Agim Kasoli, OIB 85422788597, Triglavska 16,Prizren</item>
      <item>Kuštrim Kasoli, OIB 50062493010, Ljudevita Gaja 6,49218 Pregrada</item>
      <item>Kuštrim Kasoli, OIB 50062493010, Ljudevita Gaja 6,49218 Pregrada</item>
    </izvorni_sadrzaj>
    <derivirana_varijabla naziv="DomainObject.Predmet.SudioniciListAdressOIB_1">
      <item>FINA Regionalni centar Zagreb, OIB 85821130368, Trg svibanjskih žrtava 1995. 1,10000 Zagreb</item>
      <item>PEKARNA SAVSKA CESTA d.o.o., OIB 62033441255, Savska 196,10000 Zagreb</item>
      <item>Agim Kasoli, OIB 85422788597, Triglavska 16,Prizren</item>
      <item>Agim Kasoli, OIB 85422788597, Triglavska 16,Prizren</item>
      <item>Kuštrim Kasoli, OIB 50062493010, Ljudevita Gaja 6,49218 Pregrada</item>
      <item>Kuštrim Kasoli, OIB 50062493010, Ljudevita Gaja 6,49218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62033441255</item>
      <item>, OIB 85422788597</item>
      <item>, OIB 85422788597</item>
      <item>, OIB 50062493010</item>
      <item>, OIB 50062493010</item>
    </izvorni_sadrzaj>
    <derivirana_varijabla naziv="DomainObject.Predmet.SudioniciListNazivOIB_1">
      <item>, OIB 85821130368</item>
      <item>, OIB 62033441255</item>
      <item>, OIB 85422788597</item>
      <item>, OIB 85422788597</item>
      <item>, OIB 50062493010</item>
      <item>, OIB 50062493010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F5D0A-2ABE-4B09-8733-88390D0732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319</properties:Words>
  <properties:Characters>1763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2017-03-20T08:14:00Z</dcterms:created>
  <dc:creator>Sudsko vijeće</dc:creator>
  <cp:lastModifiedBy>Višnja Svečak</cp:lastModifiedBy>
  <cp:lastPrinted>2017-03-20T08:20:00Z</cp:lastPrinted>
  <dcterms:modified xmlns:xsi="http://www.w3.org/2001/XMLSchema-instance" xsi:type="dcterms:W3CDTF">2017-03-20T08:25:00Z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St-4779/2016-7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