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84dbc" w14:paraId="1f84dbc" w:rsidRDefault="003766BB" w:rsidP="003766BB" w:rsidR="003766BB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S. &amp; B. LOGISTIC AND TRANSPORT SERVICES</w:t>
      </w:r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Buje, Trg Josipa Broza Tita 9, OIB </w:t>
      </w:r>
      <w:r w:rsidRPr="003766BB">
        <w:rPr>
          <w:rFonts w:cs="Times New Roman" w:eastAsia="Times New Roman"/>
          <w:szCs w:val="24"/>
          <w:lang w:eastAsia="hr-HR"/>
        </w:rPr>
        <w:t>04041743973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3766BB">
        <w:rPr>
          <w:rFonts w:cs="Times New Roman" w:eastAsia="Times New Roman"/>
          <w:szCs w:val="24"/>
          <w:lang w:eastAsia="hr-HR"/>
        </w:rPr>
        <w:t>130049100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17. studenog 2017. objavljuje sljedeći</w:t>
      </w:r>
    </w:p>
    <w:p w:rsidRDefault="003766BB" w:rsidP="003766BB" w:rsidR="003766BB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3766BB" w:rsidP="003766BB" w:rsidR="003766BB">
      <w:pPr>
        <w:ind w:firstLine="708"/>
        <w:rPr>
          <w:szCs w:val="24"/>
        </w:rPr>
      </w:pPr>
    </w:p>
    <w:p w:rsidRDefault="003766BB" w:rsidP="003766BB" w:rsidR="003766B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</w:t>
      </w:r>
      <w:r w:rsidR="00616712">
        <w:rPr>
          <w:szCs w:val="24"/>
        </w:rPr>
        <w:t xml:space="preserve"> Dužnik</w:t>
      </w:r>
      <w:r>
        <w:rPr>
          <w:szCs w:val="24"/>
        </w:rPr>
        <w:t xml:space="preserve"> </w:t>
      </w:r>
      <w:r>
        <w:rPr>
          <w:rFonts w:cs="Times New Roman" w:eastAsia="Times New Roman"/>
          <w:szCs w:val="24"/>
          <w:lang w:eastAsia="hr-HR"/>
        </w:rPr>
        <w:t>S. &amp; B. LOGISTIC AND TRANSPORT SERVICES</w:t>
      </w:r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Buje, Trg Josipa Broza Tita 9, OIB </w:t>
      </w:r>
      <w:r w:rsidRPr="003766BB">
        <w:rPr>
          <w:rFonts w:cs="Times New Roman" w:eastAsia="Times New Roman"/>
          <w:szCs w:val="24"/>
          <w:lang w:eastAsia="hr-HR"/>
        </w:rPr>
        <w:t>04041743973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3766BB">
        <w:rPr>
          <w:rFonts w:cs="Times New Roman" w:eastAsia="Times New Roman"/>
          <w:szCs w:val="24"/>
          <w:lang w:eastAsia="hr-HR"/>
        </w:rPr>
        <w:t>130049100</w:t>
      </w:r>
      <w:r>
        <w:rPr>
          <w:rFonts w:cs="Times New Roman" w:eastAsia="Times New Roman"/>
          <w:szCs w:val="24"/>
          <w:lang w:eastAsia="hr-HR"/>
        </w:rPr>
        <w:t>, je pravna osoba koja nema zaposlenih, koja je na dan 14. studeni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3766BB" w:rsidP="003766BB" w:rsidR="003766BB">
      <w:pPr>
        <w:ind w:firstLine="708"/>
        <w:rPr>
          <w:szCs w:val="24"/>
        </w:rPr>
      </w:pPr>
    </w:p>
    <w:p w:rsidRDefault="003766BB" w:rsidP="003766BB" w:rsidR="003766BB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14. studeni 2017. iznosio 6.377,09 kn.</w:t>
      </w:r>
    </w:p>
    <w:p w:rsidRDefault="003766BB" w:rsidP="003766BB" w:rsidR="003766BB">
      <w:pPr>
        <w:rPr>
          <w:szCs w:val="24"/>
        </w:rPr>
      </w:pPr>
    </w:p>
    <w:p w:rsidRDefault="003766BB" w:rsidP="003766BB" w:rsidR="003766B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3766BB" w:rsidP="003766BB" w:rsidR="003766BB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3766BB" w:rsidP="003766BB" w:rsidR="003766B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3333-612-2017, i da u istom roku uplate na depozit ovog suda broj HR 4323900011300029763, poziv na broj 020-612-17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3766BB" w:rsidP="003766BB" w:rsidR="003766BB">
      <w:pPr>
        <w:ind w:firstLine="708"/>
        <w:rPr>
          <w:szCs w:val="24"/>
        </w:rPr>
      </w:pPr>
    </w:p>
    <w:p w:rsidRDefault="003766BB" w:rsidP="003766BB" w:rsidR="003766BB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766BB" w:rsidP="003766BB" w:rsidR="003766BB">
      <w:pPr>
        <w:ind w:firstLine="708"/>
        <w:rPr>
          <w:szCs w:val="24"/>
        </w:rPr>
      </w:pPr>
    </w:p>
    <w:p w:rsidRDefault="003766BB" w:rsidP="003766BB" w:rsidR="003766BB">
      <w:pPr>
        <w:jc w:val="center"/>
        <w:rPr>
          <w:szCs w:val="24"/>
        </w:rPr>
      </w:pPr>
      <w:r>
        <w:rPr>
          <w:szCs w:val="24"/>
        </w:rPr>
        <w:t>U Pazinu 17. studenog 2017.</w:t>
      </w:r>
    </w:p>
    <w:p w:rsidRDefault="003766BB" w:rsidP="003766BB" w:rsidR="003766BB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3766BB" w:rsidP="003766BB" w:rsidR="003766BB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616712">
        <w:rPr>
          <w:szCs w:val="24"/>
        </w:rPr>
        <w:t xml:space="preserve">, v. r. </w:t>
      </w:r>
    </w:p>
    <w:p w:rsidRDefault="003766BB" w:rsidP="003766BB" w:rsidR="003766BB">
      <w:pPr>
        <w:rPr>
          <w:szCs w:val="24"/>
        </w:rPr>
      </w:pPr>
      <w:r>
        <w:rPr>
          <w:szCs w:val="24"/>
        </w:rPr>
        <w:t>DNA:</w:t>
      </w:r>
    </w:p>
    <w:p w:rsidRDefault="003766BB" w:rsidP="003766BB" w:rsidR="00351028" w:rsidRPr="003766BB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351028" w:rsidRPr="003766BB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66BB" w:rsidP="003766BB" w:rsidR="003766BB">
      <w:r>
        <w:separator/>
      </w:r>
    </w:p>
  </w:endnote>
  <w:endnote w:id="0" w:type="continuationSeparator">
    <w:p w:rsidRDefault="003766BB" w:rsidP="003766BB" w:rsidR="003766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66BB" w:rsidP="003766BB" w:rsidR="003766BB">
      <w:r>
        <w:separator/>
      </w:r>
    </w:p>
  </w:footnote>
  <w:footnote w:id="0" w:type="continuationSeparator">
    <w:p w:rsidRDefault="003766BB" w:rsidP="003766BB" w:rsidR="003766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66BB" w:rsidP="002560EA" w:rsidR="002560EA">
    <w:pPr>
      <w:pStyle w:val="Zaglavlje"/>
      <w:jc w:val="right"/>
    </w:pPr>
    <w:r>
      <w:t>11 St-612/2017-3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5B6A"/>
    <w:rsid w:val="00351028"/>
    <w:rsid w:val="003766BB"/>
    <w:rsid w:val="00616712"/>
    <w:rsid w:val="006B5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66BB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766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766BB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3766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766BB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167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67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671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67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67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616712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66BB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766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766BB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3766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766BB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167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67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671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67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67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6167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</izvorni_sadrzaj>
    <derivirana_varijabla naziv="DomainObject.Predmet.Broj_1">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2017.</izvorni_sadrzaj>
    <derivirana_varijabla naziv="DomainObject.Predmet.DatumOsnivanja_1">16.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St-612/2017</izvorni_sadrzaj>
    <derivirana_varijabla naziv="DomainObject.Predmet.OznakaBroj_1">St-612/2017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 &amp; B. LOGISTIC AND TRANSPORT SERVICES d.o.o. BUJE</izvorni_sadrzaj>
    <derivirana_varijabla naziv="DomainObject.Predmet.ProtustrankaFormated_1">  S. &amp; B. LOGISTIC AND TRANSPORT SERVICES d.o.o. BUJE</derivirana_varijabla>
  </DomainObject.Predmet.ProtustrankaFormated>
  <DomainObject.Predmet.ProtustrankaFormatedOIB>
    <izvorni_sadrzaj>  S. &amp; B. LOGISTIC AND TRANSPORT SERVICES d.o.o. BUJE, OIB 04041743973</izvorni_sadrzaj>
    <derivirana_varijabla naziv="DomainObject.Predmet.ProtustrankaFormatedOIB_1">  S. &amp; B. LOGISTIC AND TRANSPORT SERVICES d.o.o. BUJE, OIB 04041743973</derivirana_varijabla>
  </DomainObject.Predmet.ProtustrankaFormatedOIB>
  <DomainObject.Predmet.ProtustrankaFormatedWithAdress>
    <izvorni_sadrzaj> S. &amp; B. LOGISTIC AND TRANSPORT SERVICES d.o.o. BUJE, Trg Josipa Broza Tita 9, 52460 Buje</izvorni_sadrzaj>
    <derivirana_varijabla naziv="DomainObject.Predmet.ProtustrankaFormatedWithAdress_1"> S. &amp; B. LOGISTIC AND TRANSPORT SERVICES d.o.o. BUJE, Trg Josipa Broza Tita 9, 52460 Buje</derivirana_varijabla>
  </DomainObject.Predmet.ProtustrankaFormatedWithAdress>
  <DomainObject.Predmet.ProtustrankaFormatedWithAdressOIB>
    <izvorni_sadrzaj> S. &amp; B. LOGISTIC AND TRANSPORT SERVICES d.o.o. BUJE, OIB 04041743973, Trg Josipa Broza Tita 9, 52460 Buje</izvorni_sadrzaj>
    <derivirana_varijabla naziv="DomainObject.Predmet.ProtustrankaFormatedWithAdressOIB_1"> S. &amp; B. LOGISTIC AND TRANSPORT SERVICES d.o.o. BUJE, OIB 04041743973, Trg Josipa Broza Tita 9, 52460 Buje</derivirana_varijabla>
  </DomainObject.Predmet.ProtustrankaFormatedWithAdressOIB>
  <DomainObject.Predmet.ProtustrankaWithAdress>
    <izvorni_sadrzaj>S. &amp; B. LOGISTIC AND TRANSPORT SERVICES d.o.o. BUJE Trg Josipa Broza Tita 9, 52460 Buje</izvorni_sadrzaj>
    <derivirana_varijabla naziv="DomainObject.Predmet.ProtustrankaWithAdress_1">S. &amp; B. LOGISTIC AND TRANSPORT SERVICES d.o.o. BUJE Trg Josipa Broza Tita 9, 52460 Buje</derivirana_varijabla>
  </DomainObject.Predmet.ProtustrankaWithAdress>
  <DomainObject.Predmet.ProtustrankaWithAdressOIB>
    <izvorni_sadrzaj>S. &amp; B. LOGISTIC AND TRANSPORT SERVICES d.o.o. BUJE, OIB 04041743973, Trg Josipa Broza Tita 9, 52460 Buje</izvorni_sadrzaj>
    <derivirana_varijabla naziv="DomainObject.Predmet.ProtustrankaWithAdressOIB_1">S. &amp; B. LOGISTIC AND TRANSPORT SERVICES d.o.o. BUJE, OIB 04041743973, Trg Josipa Broza Tita 9, 52460 Buje</derivirana_varijabla>
  </DomainObject.Predmet.ProtustrankaWithAdressOIB>
  <DomainObject.Predmet.ProtustrankaNazivFormated>
    <izvorni_sadrzaj>S. &amp; B. LOGISTIC AND TRANSPORT SERVICES d.o.o. BUJE</izvorni_sadrzaj>
    <derivirana_varijabla naziv="DomainObject.Predmet.ProtustrankaNazivFormated_1">S. &amp; B. LOGISTIC AND TRANSPORT SERVICES d.o.o. BUJE</derivirana_varijabla>
  </DomainObject.Predmet.ProtustrankaNazivFormated>
  <DomainObject.Predmet.ProtustrankaNazivFormatedOIB>
    <izvorni_sadrzaj>S. &amp; B. LOGISTIC AND TRANSPORT SERVICES d.o.o. BUJE, OIB 04041743973</izvorni_sadrzaj>
    <derivirana_varijabla naziv="DomainObject.Predmet.ProtustrankaNazivFormatedOIB_1">S. &amp; B. LOGISTIC AND TRANSPORT SERVICES d.o.o. BUJE, OIB 04041743973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6377.09</izvorni_sadrzaj>
    <derivirana_varijabla naziv="DomainObject.Predmet.TrenutnaVrijednost_1">6377.09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S. &amp; B. LOGISTIC AND TRANSPORT SERVICES d.o.o. BUJE</item>
    </izvorni_sadrzaj>
    <derivirana_varijabla naziv="DomainObject.Predmet.ProtuStrankaListFormated_1">
      <item>S. &amp; B. LOGISTIC AND TRANSPORT SERVICES d.o.o. BUJE</item>
    </derivirana_varijabla>
  </DomainObject.Predmet.ProtuStrankaListFormated>
  <DomainObject.Predmet.ProtuStrankaListFormatedOIB>
    <izvorni_sadrzaj>
      <item>S. &amp; B. LOGISTIC AND TRANSPORT SERVICES d.o.o. BUJE, OIB 04041743973</item>
    </izvorni_sadrzaj>
    <derivirana_varijabla naziv="DomainObject.Predmet.ProtuStrankaListFormatedOIB_1">
      <item>S. &amp; B. LOGISTIC AND TRANSPORT SERVICES d.o.o. BUJE, OIB 04041743973</item>
    </derivirana_varijabla>
  </DomainObject.Predmet.ProtuStrankaListFormatedOIB>
  <DomainObject.Predmet.ProtuStrankaListFormatedWithAdress>
    <izvorni_sadrzaj>
      <item>S. &amp; B. LOGISTIC AND TRANSPORT SERVICES d.o.o. BUJE, Trg Josipa Broza Tita 9, 52460 Buje</item>
    </izvorni_sadrzaj>
    <derivirana_varijabla naziv="DomainObject.Predmet.ProtuStrankaListFormatedWithAdress_1">
      <item>S. &amp; B. LOGISTIC AND TRANSPORT SERVICES d.o.o. BUJE, Trg Josipa Broza Tita 9, 52460 Buje</item>
    </derivirana_varijabla>
  </DomainObject.Predmet.ProtuStrankaListFormatedWithAdress>
  <DomainObject.Predmet.ProtuStrankaListFormatedWithAdressOIB>
    <izvorni_sadrzaj>
      <item>S. &amp; B. LOGISTIC AND TRANSPORT SERVICES d.o.o. BUJE, OIB 04041743973, Trg Josipa Broza Tita 9, 52460 Buje</item>
    </izvorni_sadrzaj>
    <derivirana_varijabla naziv="DomainObject.Predmet.ProtuStrankaListFormatedWithAdressOIB_1">
      <item>S. &amp; B. LOGISTIC AND TRANSPORT SERVICES d.o.o. BUJE, OIB 04041743973, Trg Josipa Broza Tita 9, 52460 Buje</item>
    </derivirana_varijabla>
  </DomainObject.Predmet.ProtuStrankaListFormatedWithAdressOIB>
  <DomainObject.Predmet.ProtuStrankaListNazivFormated>
    <izvorni_sadrzaj>
      <item>S. &amp; B. LOGISTIC AND TRANSPORT SERVICES d.o.o. BUJE</item>
    </izvorni_sadrzaj>
    <derivirana_varijabla naziv="DomainObject.Predmet.ProtuStrankaListNazivFormated_1">
      <item>S. &amp; B. LOGISTIC AND TRANSPORT SERVICES d.o.o. BUJE</item>
    </derivirana_varijabla>
  </DomainObject.Predmet.ProtuStrankaListNazivFormated>
  <DomainObject.Predmet.ProtuStrankaListNazivFormatedOIB>
    <izvorni_sadrzaj>
      <item>S. &amp; B. LOGISTIC AND TRANSPORT SERVICES d.o.o. BUJE, OIB 04041743973</item>
    </izvorni_sadrzaj>
    <derivirana_varijabla naziv="DomainObject.Predmet.ProtuStrankaListNazivFormatedOIB_1">
      <item>S. &amp; B. LOGISTIC AND TRANSPORT SERVICES d.o.o. BUJE, OIB 04041743973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S. &amp; B. LOGISTIC AND TRANSPORT SERVICES d.o.o. BUJE</izvorni_sadrzaj>
    <derivirana_varijabla naziv="DomainObject.Predmet.ProtustrankaIDrugi_1">S. &amp; B. LOGISTIC AND TRANSPORT SERVICES d.o.o. BUJE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S. &amp; B. LOGISTIC AND TRANSPORT SERVICES d.o.o. BUJE, OIB 04041743973, Trg Josipa Broza Tita 9, 52460 Buje</izvorni_sadrzaj>
    <derivirana_varijabla naziv="DomainObject.Predmet.ProtustrankaIDrugiAdressOIB_1">S. &amp; B. LOGISTIC AND TRANSPORT SERVICES d.o.o. BUJE, OIB 04041743973, Trg Josipa Broza Tita 9,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S. &amp; B. LOGISTIC AND TRANSPORT SERVICES d.o.o. BUJE</item>
    </izvorni_sadrzaj>
    <derivirana_varijabla naziv="DomainObject.Predmet.SudioniciListNaziv_1">
      <item>FINANCIJSKA AGENCIJA, RC RIJEKA, PODRUŽNICA PULA, PULA</item>
      <item>S. &amp; B. LOGISTIC AND TRANSPORT SERVICES d.o.o. BUJE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S. &amp; B. LOGISTIC AND TRANSPORT SERVICES d.o.o. BUJE, OIB 04041743973, Trg Josipa Broza Tita 9,52460 Buje</item>
    </izvorni_sadrzaj>
    <derivirana_varijabla naziv="DomainObject.Predmet.SudioniciListAdressOIB_1">
      <item>FINANCIJSKA AGENCIJA, RC RIJEKA, PODRUŽNICA PULA, PULA, OIB 85821130368, F. Kurelca 8,51000 Rijeka</item>
      <item>S. &amp; B. LOGISTIC AND TRANSPORT SERVICES d.o.o. BUJE, OIB 04041743973, Trg Josipa Broza Tita 9,52460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04041743973</item>
    </izvorni_sadrzaj>
    <derivirana_varijabla naziv="DomainObject.Predmet.SudioniciListNazivOIB_1">
      <item>, OIB 85821130368</item>
      <item>, OIB 04041743973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501</properties:Words>
  <properties:Characters>2714</properties:Characters>
  <properties:Lines>50</properties:Lines>
  <properties:Paragraphs>12</properties:Paragraphs>
  <properties:TotalTime>0</properties:TotalTime>
  <properties:ScaleCrop>false</properties:ScaleCrop>
  <properties:LinksUpToDate>false</properties:LinksUpToDate>
  <properties:CharactersWithSpaces>3204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2017-11-17T11:25:00Z</dcterms:created>
  <dc:creator>Morena Brajuha</dc:creator>
  <dc:description/>
  <cp:keywords/>
  <cp:lastModifiedBy>Morena Brajuha</cp:lastModifiedBy>
  <cp:lastPrinted>2017-11-17T11:32:00Z</cp:lastPrinted>
  <dcterms:modified xmlns:xsi="http://www.w3.org/2001/XMLSchema-instance" xsi:type="dcterms:W3CDTF">2017-11-17T12:49:00Z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